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7E" w:rsidRDefault="00D24D7E" w:rsidP="00D3319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D24D7E" w:rsidRDefault="00D24D7E" w:rsidP="00D33193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д.КЕБЯЧЕВО</w:t>
      </w:r>
    </w:p>
    <w:p w:rsidR="00D24D7E" w:rsidRDefault="00D24D7E" w:rsidP="00D3319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РАЙОНА АУРГАЗИНСКИЙ РАЙОН РБ</w:t>
      </w:r>
    </w:p>
    <w:p w:rsidR="00D24D7E" w:rsidRDefault="00D24D7E" w:rsidP="00D33193">
      <w:pPr>
        <w:jc w:val="center"/>
        <w:rPr>
          <w:sz w:val="52"/>
          <w:szCs w:val="52"/>
        </w:rPr>
      </w:pPr>
    </w:p>
    <w:p w:rsidR="00D24D7E" w:rsidRDefault="00D24D7E" w:rsidP="00D33193">
      <w:pPr>
        <w:tabs>
          <w:tab w:val="left" w:pos="6900"/>
        </w:tabs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«Рассмотрено»                                                           « Согласовано»</w:t>
      </w:r>
      <w:r>
        <w:rPr>
          <w:sz w:val="28"/>
          <w:szCs w:val="28"/>
        </w:rPr>
        <w:tab/>
        <w:t xml:space="preserve">                                                  «Утверждаю»</w:t>
      </w:r>
    </w:p>
    <w:p w:rsidR="00D24D7E" w:rsidRDefault="00D24D7E" w:rsidP="00D33193">
      <w:pPr>
        <w:tabs>
          <w:tab w:val="left" w:pos="3150"/>
          <w:tab w:val="left" w:pos="6900"/>
        </w:tabs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заседании МО</w:t>
      </w:r>
      <w:r>
        <w:rPr>
          <w:sz w:val="28"/>
          <w:szCs w:val="28"/>
        </w:rPr>
        <w:tab/>
        <w:t xml:space="preserve">                                      Зам. директора</w:t>
      </w:r>
      <w:r>
        <w:rPr>
          <w:sz w:val="28"/>
          <w:szCs w:val="28"/>
        </w:rPr>
        <w:tab/>
        <w:t xml:space="preserve">                                                   Директор школы</w:t>
      </w:r>
    </w:p>
    <w:p w:rsidR="00D24D7E" w:rsidRDefault="00D24D7E" w:rsidP="00D33193">
      <w:pPr>
        <w:tabs>
          <w:tab w:val="left" w:pos="3150"/>
          <w:tab w:val="left" w:pos="6900"/>
        </w:tabs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Протокол №1</w:t>
      </w:r>
      <w:r>
        <w:rPr>
          <w:sz w:val="28"/>
          <w:szCs w:val="28"/>
        </w:rPr>
        <w:tab/>
        <w:t xml:space="preserve">                                      по УВР</w:t>
      </w:r>
      <w:r>
        <w:rPr>
          <w:sz w:val="28"/>
          <w:szCs w:val="28"/>
        </w:rPr>
        <w:tab/>
      </w:r>
    </w:p>
    <w:p w:rsidR="00D24D7E" w:rsidRDefault="00D24D7E" w:rsidP="00D33193">
      <w:pPr>
        <w:tabs>
          <w:tab w:val="left" w:pos="3150"/>
          <w:tab w:val="center" w:pos="4227"/>
          <w:tab w:val="left" w:pos="8640"/>
        </w:tabs>
        <w:ind w:left="-900"/>
        <w:jc w:val="both"/>
        <w:rPr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" strokeweight=".26mm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1" o:spid="_x0000_s1027" style="position:absolute;left:0;text-align:left;z-index:251659264;visibility:visibl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" strokeweight=".26mm">
            <v:stroke joinstyle="miter"/>
          </v:line>
        </w:pict>
      </w:r>
      <w:r>
        <w:rPr>
          <w:sz w:val="28"/>
          <w:szCs w:val="28"/>
        </w:rPr>
        <w:t xml:space="preserve">           от 30.08.2013г.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Л. Д. Васильева                                                        А. М. Даутов</w:t>
      </w:r>
    </w:p>
    <w:p w:rsidR="00D24D7E" w:rsidRDefault="00D24D7E" w:rsidP="00D331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30.08.2013г.                                                         Приказ №93  от 30.08.2013г.</w:t>
      </w:r>
    </w:p>
    <w:p w:rsidR="00D24D7E" w:rsidRDefault="00D24D7E" w:rsidP="00D33193">
      <w:pPr>
        <w:rPr>
          <w:sz w:val="28"/>
          <w:szCs w:val="28"/>
        </w:rPr>
      </w:pPr>
    </w:p>
    <w:p w:rsidR="00D24D7E" w:rsidRDefault="00D24D7E" w:rsidP="00D33193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Рабочая программа </w:t>
      </w:r>
    </w:p>
    <w:p w:rsidR="00D24D7E" w:rsidRDefault="00D24D7E" w:rsidP="00D33193">
      <w:pPr>
        <w:jc w:val="center"/>
        <w:rPr>
          <w:sz w:val="72"/>
          <w:szCs w:val="72"/>
        </w:rPr>
      </w:pPr>
      <w:r>
        <w:rPr>
          <w:sz w:val="72"/>
          <w:szCs w:val="72"/>
        </w:rPr>
        <w:t>по предмету</w:t>
      </w:r>
    </w:p>
    <w:p w:rsidR="00D24D7E" w:rsidRDefault="00D24D7E" w:rsidP="00D33193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 «Музыка»</w:t>
      </w:r>
    </w:p>
    <w:p w:rsidR="00D24D7E" w:rsidRPr="00220305" w:rsidRDefault="00D24D7E" w:rsidP="00D33193">
      <w:pPr>
        <w:jc w:val="center"/>
        <w:rPr>
          <w:sz w:val="40"/>
          <w:szCs w:val="40"/>
        </w:rPr>
      </w:pPr>
      <w:r w:rsidRPr="00220305">
        <w:rPr>
          <w:sz w:val="40"/>
          <w:szCs w:val="40"/>
        </w:rPr>
        <w:t>(3 класс)</w:t>
      </w:r>
    </w:p>
    <w:p w:rsidR="00D24D7E" w:rsidRDefault="00D24D7E" w:rsidP="00D33193">
      <w:pPr>
        <w:jc w:val="center"/>
      </w:pPr>
    </w:p>
    <w:p w:rsidR="00D24D7E" w:rsidRDefault="00D24D7E" w:rsidP="00220305">
      <w:pPr>
        <w:jc w:val="right"/>
        <w:rPr>
          <w:sz w:val="40"/>
          <w:szCs w:val="40"/>
        </w:rPr>
      </w:pPr>
      <w:r w:rsidRPr="007E5042">
        <w:rPr>
          <w:sz w:val="40"/>
          <w:szCs w:val="40"/>
        </w:rPr>
        <w:t xml:space="preserve">Составитель:А.Г.Габитова, </w:t>
      </w:r>
    </w:p>
    <w:p w:rsidR="00D24D7E" w:rsidRPr="007E5042" w:rsidRDefault="00D24D7E" w:rsidP="00220305">
      <w:pPr>
        <w:jc w:val="right"/>
        <w:rPr>
          <w:sz w:val="40"/>
          <w:szCs w:val="40"/>
        </w:rPr>
      </w:pPr>
      <w:r w:rsidRPr="007E5042">
        <w:rPr>
          <w:sz w:val="40"/>
          <w:szCs w:val="40"/>
        </w:rPr>
        <w:t>учитель начальных классов</w:t>
      </w:r>
    </w:p>
    <w:p w:rsidR="00D24D7E" w:rsidRPr="007E5042" w:rsidRDefault="00D24D7E" w:rsidP="00D33193">
      <w:pPr>
        <w:jc w:val="center"/>
        <w:rPr>
          <w:sz w:val="40"/>
          <w:szCs w:val="40"/>
        </w:rPr>
      </w:pPr>
    </w:p>
    <w:p w:rsidR="00D24D7E" w:rsidRDefault="00D24D7E" w:rsidP="0004292F">
      <w:pPr>
        <w:rPr>
          <w:sz w:val="28"/>
          <w:szCs w:val="28"/>
        </w:rPr>
      </w:pPr>
    </w:p>
    <w:p w:rsidR="00D24D7E" w:rsidRDefault="00D24D7E" w:rsidP="00D33193">
      <w:pPr>
        <w:jc w:val="center"/>
        <w:rPr>
          <w:sz w:val="44"/>
          <w:szCs w:val="44"/>
        </w:rPr>
      </w:pPr>
      <w:r>
        <w:rPr>
          <w:sz w:val="44"/>
          <w:szCs w:val="44"/>
        </w:rPr>
        <w:t>Кебячево - 2013</w:t>
      </w:r>
      <w:bookmarkStart w:id="0" w:name="_GoBack"/>
      <w:bookmarkEnd w:id="0"/>
    </w:p>
    <w:p w:rsidR="00D24D7E" w:rsidRDefault="00D24D7E" w:rsidP="00D33193">
      <w:pPr>
        <w:pStyle w:val="Heading1"/>
        <w:ind w:firstLine="708"/>
        <w:jc w:val="center"/>
        <w:rPr>
          <w:bCs/>
          <w:sz w:val="32"/>
          <w:szCs w:val="32"/>
        </w:rPr>
      </w:pPr>
      <w:r w:rsidRPr="00AF69B1">
        <w:rPr>
          <w:bCs/>
          <w:sz w:val="32"/>
          <w:szCs w:val="32"/>
        </w:rPr>
        <w:t>Пояснительная записка</w:t>
      </w:r>
    </w:p>
    <w:p w:rsidR="00D24D7E" w:rsidRPr="00AF69B1" w:rsidRDefault="00D24D7E" w:rsidP="00D33193">
      <w:pPr>
        <w:rPr>
          <w:lang w:eastAsia="ru-RU"/>
        </w:rPr>
      </w:pPr>
    </w:p>
    <w:p w:rsidR="00D24D7E" w:rsidRDefault="00D24D7E" w:rsidP="00D33193">
      <w:pPr>
        <w:pStyle w:val="1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0710F">
        <w:rPr>
          <w:rFonts w:ascii="Times New Roman" w:hAnsi="Times New Roman"/>
          <w:sz w:val="24"/>
          <w:szCs w:val="24"/>
        </w:rPr>
        <w:t xml:space="preserve">Данная рабочая программа составлена на основе  Программы общеобразовательных учреждений Начальная школа УМК « Планета знаний» </w:t>
      </w:r>
      <w:r>
        <w:rPr>
          <w:rFonts w:ascii="Times New Roman" w:hAnsi="Times New Roman"/>
          <w:sz w:val="24"/>
          <w:szCs w:val="24"/>
        </w:rPr>
        <w:t xml:space="preserve">Музыка </w:t>
      </w:r>
      <w:r w:rsidRPr="00D0710F">
        <w:rPr>
          <w:rFonts w:ascii="Times New Roman" w:hAnsi="Times New Roman"/>
          <w:sz w:val="24"/>
          <w:szCs w:val="24"/>
        </w:rPr>
        <w:t>1-</w:t>
      </w:r>
      <w:r>
        <w:rPr>
          <w:rFonts w:ascii="Times New Roman" w:hAnsi="Times New Roman"/>
          <w:sz w:val="24"/>
          <w:szCs w:val="24"/>
        </w:rPr>
        <w:t>4 кл. Т.И.Баклановой</w:t>
      </w:r>
      <w:r w:rsidRPr="00D0710F">
        <w:rPr>
          <w:rFonts w:ascii="Times New Roman" w:hAnsi="Times New Roman"/>
          <w:sz w:val="24"/>
          <w:szCs w:val="24"/>
        </w:rPr>
        <w:t>. Программа по м</w:t>
      </w:r>
      <w:r>
        <w:rPr>
          <w:rFonts w:ascii="Times New Roman" w:hAnsi="Times New Roman"/>
          <w:sz w:val="24"/>
          <w:szCs w:val="24"/>
        </w:rPr>
        <w:t>узыке</w:t>
      </w:r>
      <w:r w:rsidRPr="00D0710F">
        <w:rPr>
          <w:rFonts w:ascii="Times New Roman" w:hAnsi="Times New Roman"/>
          <w:sz w:val="24"/>
          <w:szCs w:val="24"/>
        </w:rPr>
        <w:t xml:space="preserve"> составлена с учётом общих целей курса, определённых</w:t>
      </w:r>
      <w:r>
        <w:t xml:space="preserve">Федеральным государственным образовательным стандартом  начального общего образования </w:t>
      </w:r>
      <w:r w:rsidRPr="00D0710F">
        <w:rPr>
          <w:rFonts w:ascii="Times New Roman" w:hAnsi="Times New Roman"/>
          <w:sz w:val="24"/>
          <w:szCs w:val="24"/>
        </w:rPr>
        <w:t xml:space="preserve"> и отражённых в его примерной (бази</w:t>
      </w:r>
      <w:r>
        <w:rPr>
          <w:rFonts w:ascii="Times New Roman" w:hAnsi="Times New Roman"/>
          <w:sz w:val="24"/>
          <w:szCs w:val="24"/>
        </w:rPr>
        <w:t>сной) программе курса музыки</w:t>
      </w:r>
      <w:r w:rsidRPr="00B62371">
        <w:rPr>
          <w:rFonts w:ascii="Times New Roman" w:hAnsi="Times New Roman"/>
          <w:sz w:val="24"/>
          <w:szCs w:val="24"/>
        </w:rPr>
        <w:t xml:space="preserve">. </w:t>
      </w:r>
    </w:p>
    <w:p w:rsidR="00D24D7E" w:rsidRPr="00B62371" w:rsidRDefault="00D24D7E" w:rsidP="00D33193">
      <w:pPr>
        <w:ind w:firstLine="708"/>
        <w:jc w:val="both"/>
      </w:pPr>
      <w:r w:rsidRPr="00B62371">
        <w:t>Программа разработана на основе современных научно – педагогических идей и предполагает использование как традиционных, так и новых педагогических технологий. В программе уделено особое внимание знакомству детей с музыкальным фольклором народов России и классической музыки, а также выявлению народно – песенных истоков русской профессиональной музыки.  Особое внимание уделено повышению роли художественного, в том числе – музыкального образования, в формировании духовно – нравственной культуры личности, в воспитании учащихся на основе лучших культурно – исторических и национально – культурных традиций России, а также широкому использованию средств искусства, в патриотическом воспитании обучающихся, в формировании у них культуры межнациональных отношений. Сделан акцент на арт - терапевтических и коррекционных функциях художественного образования, а также дифференцированном подходе к различным группам обучающихся, в том числе – к одаренным детям.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</w:rPr>
        <w:t>Главная  цель</w:t>
      </w:r>
      <w:r w:rsidRPr="00B62371">
        <w:t xml:space="preserve">  музыкального образования – формирование и развитие музыкальной культуры обучающихся как одной из составных частей общей культуры личности.</w:t>
      </w:r>
    </w:p>
    <w:p w:rsidR="00D24D7E" w:rsidRDefault="00D24D7E" w:rsidP="00D33193">
      <w:pPr>
        <w:autoSpaceDE w:val="0"/>
        <w:autoSpaceDN w:val="0"/>
        <w:adjustRightInd w:val="0"/>
        <w:ind w:firstLine="360"/>
        <w:jc w:val="both"/>
        <w:rPr>
          <w:b/>
          <w:i/>
        </w:rPr>
      </w:pPr>
    </w:p>
    <w:p w:rsidR="00D24D7E" w:rsidRDefault="00D24D7E" w:rsidP="00D33193">
      <w:pPr>
        <w:autoSpaceDE w:val="0"/>
        <w:autoSpaceDN w:val="0"/>
        <w:adjustRightInd w:val="0"/>
        <w:ind w:firstLine="360"/>
        <w:jc w:val="both"/>
        <w:rPr>
          <w:b/>
          <w:i/>
        </w:rPr>
      </w:pPr>
    </w:p>
    <w:p w:rsidR="00D24D7E" w:rsidRPr="00B62371" w:rsidRDefault="00D24D7E" w:rsidP="00D33193">
      <w:pPr>
        <w:autoSpaceDE w:val="0"/>
        <w:autoSpaceDN w:val="0"/>
        <w:adjustRightInd w:val="0"/>
        <w:ind w:firstLine="360"/>
        <w:jc w:val="both"/>
        <w:rPr>
          <w:b/>
          <w:i/>
        </w:rPr>
      </w:pPr>
      <w:r w:rsidRPr="00B62371">
        <w:rPr>
          <w:b/>
          <w:i/>
        </w:rPr>
        <w:t>Достижение данной цели предусматривает:</w:t>
      </w:r>
    </w:p>
    <w:p w:rsidR="00D24D7E" w:rsidRPr="00B62371" w:rsidRDefault="00D24D7E" w:rsidP="00D33193">
      <w:pPr>
        <w:pStyle w:val="1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 xml:space="preserve">формирование и развитие </w:t>
      </w:r>
      <w:r w:rsidRPr="00B62371">
        <w:rPr>
          <w:rFonts w:ascii="Times New Roman" w:hAnsi="Times New Roman"/>
          <w:i/>
          <w:iCs/>
          <w:sz w:val="24"/>
          <w:szCs w:val="24"/>
        </w:rPr>
        <w:t xml:space="preserve">культуры музыкального восприятия </w:t>
      </w:r>
      <w:r w:rsidRPr="00B62371">
        <w:rPr>
          <w:rFonts w:ascii="Times New Roman" w:hAnsi="Times New Roman"/>
          <w:sz w:val="24"/>
          <w:szCs w:val="24"/>
        </w:rPr>
        <w:t>у младших школьников: приобретение опытамузыкально - слушательской деятельности и новых музыкальных впечатлений,</w:t>
      </w:r>
    </w:p>
    <w:p w:rsidR="00D24D7E" w:rsidRPr="00B62371" w:rsidRDefault="00D24D7E" w:rsidP="00D33193">
      <w:pPr>
        <w:pStyle w:val="1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>формирование потребности в восприятии музыки, воспитание адекватных эмоциональных реакций на музыку, развитие интереса к слушанию народной музыки, шедевров классического искусства и лучших образцов современной музыки, воспитание музыкального вкуса, освоение первоначальных навыков анализа и оценки прослушанных музыкальных произведений, их художественно - образного содержания, выразительных средств и др.;</w:t>
      </w:r>
    </w:p>
    <w:p w:rsidR="00D24D7E" w:rsidRPr="00B62371" w:rsidRDefault="00D24D7E" w:rsidP="00D33193">
      <w:pPr>
        <w:pStyle w:val="1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 xml:space="preserve">формирование и развитие </w:t>
      </w:r>
      <w:r w:rsidRPr="00B62371">
        <w:rPr>
          <w:rFonts w:ascii="Times New Roman" w:hAnsi="Times New Roman"/>
          <w:i/>
          <w:iCs/>
          <w:sz w:val="24"/>
          <w:szCs w:val="24"/>
        </w:rPr>
        <w:t xml:space="preserve">музыкально_исполнительской культуры </w:t>
      </w:r>
      <w:r w:rsidRPr="00B62371">
        <w:rPr>
          <w:rFonts w:ascii="Times New Roman" w:hAnsi="Times New Roman"/>
          <w:sz w:val="24"/>
          <w:szCs w:val="24"/>
        </w:rPr>
        <w:t>учащихся: приобретение опыта хорового, ансамблевого и сольного пения, а также элементарного музицирования, выявление и развитие музыкальных способностей, потребности в различных видах музыкально - исполнительской деятельности, певческих умений и навыков, первоначальных навыков элементарного музицирования и импровизации. Наряду с традиционными детскими и народными музыкальными инструментами,предусмотрено применение в учебном процессе синтезаторов и других электронных музыкальных инструментов;</w:t>
      </w:r>
    </w:p>
    <w:p w:rsidR="00D24D7E" w:rsidRPr="00B62371" w:rsidRDefault="00D24D7E" w:rsidP="00D33193">
      <w:pPr>
        <w:pStyle w:val="1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 xml:space="preserve">формирование и развитие </w:t>
      </w:r>
      <w:r w:rsidRPr="00B62371">
        <w:rPr>
          <w:rFonts w:ascii="Times New Roman" w:hAnsi="Times New Roman"/>
          <w:i/>
          <w:iCs/>
          <w:sz w:val="24"/>
          <w:szCs w:val="24"/>
        </w:rPr>
        <w:t xml:space="preserve">музыкально - творческой культуры </w:t>
      </w:r>
      <w:r w:rsidRPr="00B62371">
        <w:rPr>
          <w:rFonts w:ascii="Times New Roman" w:hAnsi="Times New Roman"/>
          <w:sz w:val="24"/>
          <w:szCs w:val="24"/>
        </w:rPr>
        <w:t>личности, неразрывно связанной с образным ассоциативным мышлением и воображением, проявляющейся в самостоятельности и творческом подходе к различным видам музыкальной деятельности, в интересеребёнка к сочинению музыки, к музыкальным (певческим, музыкально - инструментальным, музыкально - танцевальным, музыкально - драматическим и др.) импровизациям, к разработке музыкально - творческих проектов;</w:t>
      </w:r>
    </w:p>
    <w:p w:rsidR="00D24D7E" w:rsidRPr="00B62371" w:rsidRDefault="00D24D7E" w:rsidP="00D33193">
      <w:pPr>
        <w:pStyle w:val="1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 xml:space="preserve">формирование и развитие </w:t>
      </w:r>
      <w:r w:rsidRPr="00B62371">
        <w:rPr>
          <w:rFonts w:ascii="Times New Roman" w:hAnsi="Times New Roman"/>
          <w:i/>
          <w:iCs/>
          <w:sz w:val="24"/>
          <w:szCs w:val="24"/>
        </w:rPr>
        <w:t xml:space="preserve">музыкально – информационной культуры </w:t>
      </w:r>
      <w:r w:rsidRPr="00B62371">
        <w:rPr>
          <w:rFonts w:ascii="Times New Roman" w:hAnsi="Times New Roman"/>
          <w:sz w:val="24"/>
          <w:szCs w:val="24"/>
        </w:rPr>
        <w:t>личности: воспитание музыкально - познавательных потребностей и интересов, приобретение основмузыкально - теоретических и музыкально - историческихзнаний, а также первоначальных навыков поиска и анализа информации о музыкальном искусстве с помощьюразличных источников и каналов (книг, музыкальныхзаписей, видеофильмов, музыкальных музеев, СМИ,мультимедиа, Интернета и т.д.);</w:t>
      </w:r>
    </w:p>
    <w:p w:rsidR="00D24D7E" w:rsidRPr="00B62371" w:rsidRDefault="00D24D7E" w:rsidP="00D33193">
      <w:pPr>
        <w:pStyle w:val="1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 xml:space="preserve">формирование и развитие </w:t>
      </w:r>
      <w:r w:rsidRPr="00B62371">
        <w:rPr>
          <w:rFonts w:ascii="Times New Roman" w:hAnsi="Times New Roman"/>
          <w:i/>
          <w:iCs/>
          <w:sz w:val="24"/>
          <w:szCs w:val="24"/>
        </w:rPr>
        <w:t>музыкально_релаксационной культуры</w:t>
      </w:r>
      <w:r w:rsidRPr="00B62371">
        <w:rPr>
          <w:rFonts w:ascii="Times New Roman" w:hAnsi="Times New Roman"/>
          <w:sz w:val="24"/>
          <w:szCs w:val="24"/>
        </w:rPr>
        <w:t>: освоение детьми доступных им приёмов снятия психического и мышечного напряжения в процессевыполнения разнообразных музыкально - терапевтических упражнений (например, развитие певческого дыхания с использованием методов дыхательной терапии,развитие певческих навыков звукоизвлечения и звуковедения с использованием методов звукотерапии, развитие музыкального восприятия и творческого воображения с использованием методов музыкальной терапии).</w:t>
      </w:r>
    </w:p>
    <w:p w:rsidR="00D24D7E" w:rsidRPr="00B62371" w:rsidRDefault="00D24D7E" w:rsidP="00D33193">
      <w:pPr>
        <w:pStyle w:val="Heading1"/>
        <w:ind w:firstLine="708"/>
        <w:jc w:val="center"/>
        <w:rPr>
          <w:b/>
          <w:szCs w:val="24"/>
        </w:rPr>
      </w:pPr>
      <w:r w:rsidRPr="00B62371">
        <w:rPr>
          <w:b/>
          <w:szCs w:val="24"/>
        </w:rPr>
        <w:t>Общая характеристика учебного предмета</w:t>
      </w:r>
    </w:p>
    <w:p w:rsidR="00D24D7E" w:rsidRPr="00B62371" w:rsidRDefault="00D24D7E" w:rsidP="00D33193">
      <w:pPr>
        <w:pStyle w:val="10"/>
        <w:autoSpaceDE w:val="0"/>
        <w:autoSpaceDN w:val="0"/>
        <w:adjustRightInd w:val="0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D24D7E" w:rsidRPr="00B62371" w:rsidRDefault="00D24D7E" w:rsidP="00D33193">
      <w:pPr>
        <w:autoSpaceDE w:val="0"/>
        <w:autoSpaceDN w:val="0"/>
        <w:adjustRightInd w:val="0"/>
        <w:ind w:firstLine="360"/>
        <w:jc w:val="both"/>
      </w:pPr>
      <w:r w:rsidRPr="00B62371">
        <w:t xml:space="preserve">Содержание и уровень развития каждого из компонентов музыкальной культуры личности неразрывно связаны с </w:t>
      </w:r>
      <w:r w:rsidRPr="00B62371">
        <w:rPr>
          <w:i/>
          <w:iCs/>
        </w:rPr>
        <w:t xml:space="preserve">музыкальной направленностью </w:t>
      </w:r>
      <w:r w:rsidRPr="00B62371">
        <w:t>личности (музыкальными потребностями, интересами, вкусами, ценностными ориентациями, мотивацией музыкальной деятельности).</w:t>
      </w:r>
    </w:p>
    <w:p w:rsidR="00D24D7E" w:rsidRPr="00B62371" w:rsidRDefault="00D24D7E" w:rsidP="00D33193">
      <w:pPr>
        <w:autoSpaceDE w:val="0"/>
        <w:autoSpaceDN w:val="0"/>
        <w:adjustRightInd w:val="0"/>
        <w:ind w:firstLine="360"/>
        <w:jc w:val="both"/>
      </w:pPr>
      <w:r w:rsidRPr="00B62371">
        <w:t xml:space="preserve">Также важнейшим фактором формирования и развития музыкальной и общей культуры личности учащегося в процессе музыкального образования является выявление и развитие её </w:t>
      </w:r>
      <w:r w:rsidRPr="00B62371">
        <w:rPr>
          <w:i/>
          <w:iCs/>
        </w:rPr>
        <w:t>способностей</w:t>
      </w:r>
      <w:r w:rsidRPr="00B62371">
        <w:t xml:space="preserve">. Музыкальное образование обладает большим потенциалом для развития </w:t>
      </w:r>
      <w:r w:rsidRPr="00B62371">
        <w:rPr>
          <w:i/>
          <w:iCs/>
        </w:rPr>
        <w:t xml:space="preserve">музыкальных, творческих и духовных способностей </w:t>
      </w:r>
      <w:r w:rsidRPr="00B62371">
        <w:t>учащихся.</w:t>
      </w:r>
    </w:p>
    <w:p w:rsidR="00D24D7E" w:rsidRPr="00B62371" w:rsidRDefault="00D24D7E" w:rsidP="00D33193">
      <w:pPr>
        <w:autoSpaceDE w:val="0"/>
        <w:autoSpaceDN w:val="0"/>
        <w:adjustRightInd w:val="0"/>
        <w:ind w:firstLine="360"/>
        <w:jc w:val="both"/>
      </w:pPr>
      <w:r w:rsidRPr="00B62371">
        <w:t xml:space="preserve">К </w:t>
      </w:r>
      <w:r w:rsidRPr="00B62371">
        <w:rPr>
          <w:i/>
          <w:iCs/>
        </w:rPr>
        <w:t xml:space="preserve">музыкальным способностям </w:t>
      </w:r>
      <w:r w:rsidRPr="00B62371">
        <w:t>относят, как известно, музыкальный слух, музыкальную память, чувство ритма, певческие данные и др.</w:t>
      </w:r>
    </w:p>
    <w:p w:rsidR="00D24D7E" w:rsidRPr="00B62371" w:rsidRDefault="00D24D7E" w:rsidP="00D33193">
      <w:pPr>
        <w:autoSpaceDE w:val="0"/>
        <w:autoSpaceDN w:val="0"/>
        <w:adjustRightInd w:val="0"/>
        <w:ind w:firstLine="360"/>
        <w:jc w:val="both"/>
      </w:pPr>
      <w:r w:rsidRPr="00B62371">
        <w:t xml:space="preserve">Более широким, чем музыкальные способности, качеством личности являются </w:t>
      </w:r>
      <w:r w:rsidRPr="00B62371">
        <w:rPr>
          <w:i/>
          <w:iCs/>
        </w:rPr>
        <w:t xml:space="preserve">творческие способности, </w:t>
      </w:r>
      <w:r w:rsidRPr="00B62371">
        <w:t xml:space="preserve">необходимые </w:t>
      </w:r>
      <w:r w:rsidRPr="00B62371">
        <w:rPr>
          <w:i/>
          <w:iCs/>
        </w:rPr>
        <w:t xml:space="preserve">для любой </w:t>
      </w:r>
      <w:r w:rsidRPr="00B62371">
        <w:t>созидательной, креативной деятельности человека, дляпринятие им новых, нестандартных решений в различных сферах жизни и получения новых, общественно - значимых результатов. Музыкальное образование обладает большим педагогическим потенциалом для формирования и развития творческих способностей личности.</w:t>
      </w:r>
    </w:p>
    <w:p w:rsidR="00D24D7E" w:rsidRPr="00B62371" w:rsidRDefault="00D24D7E" w:rsidP="00D33193">
      <w:pPr>
        <w:autoSpaceDE w:val="0"/>
        <w:autoSpaceDN w:val="0"/>
        <w:adjustRightInd w:val="0"/>
        <w:ind w:firstLine="360"/>
        <w:jc w:val="both"/>
      </w:pPr>
      <w:r w:rsidRPr="00B62371">
        <w:t xml:space="preserve">Ядро культуры личности составляют духовно - нравственные ценности и идеалы, в которых проявляются </w:t>
      </w:r>
      <w:r w:rsidRPr="00B62371">
        <w:rPr>
          <w:i/>
          <w:iCs/>
        </w:rPr>
        <w:t>духовныеспособности</w:t>
      </w:r>
      <w:r w:rsidRPr="00B62371">
        <w:t>Именно эти способности прежде всего определяют отношение человека к себе, другим людям, Родине, народу, природе, культурному наследию, различным видам деятельности (труду, учёбе, художественному творчеству и т. д.). Духовные способности дают импульс творчеству, наполняют процесс и результаты творческой деятельности высшими духовно - нравственными смыслами, одухотворяют восприятие и исполнение музыкальных произведений.</w:t>
      </w:r>
    </w:p>
    <w:p w:rsidR="00D24D7E" w:rsidRPr="00B62371" w:rsidRDefault="00D24D7E" w:rsidP="00D33193">
      <w:pPr>
        <w:autoSpaceDE w:val="0"/>
        <w:autoSpaceDN w:val="0"/>
        <w:adjustRightInd w:val="0"/>
        <w:ind w:firstLine="360"/>
        <w:jc w:val="both"/>
        <w:rPr>
          <w:b/>
          <w:i/>
        </w:rPr>
      </w:pPr>
      <w:r w:rsidRPr="00B62371">
        <w:rPr>
          <w:b/>
          <w:i/>
        </w:rPr>
        <w:t>Основные цели изучения музыки в начальной школе: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• формирование основ музыкальной культуры через эмоциональное, активное восприятие музыки;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• воспитание эмоционально - 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• 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 - творческих способностей в различных видах музыкальной деятельности;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• освоение музыкальных произведений и знаний о музыке;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• овладение практическими умениями и навыками в учебно - творческой деятельности: пении, слушании музыки, игре на элементарных музыкальных инструментах, музыкально - пластическом движении и импровизации.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t>Программой предусмотрено обучение музыке с первого по четвёртый классы в общей учебно - игровой форме — воображаемого путешествия по Музыкальному миру последующим образовательным маршрутам (сквозным темам года):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 xml:space="preserve">1. </w:t>
      </w:r>
      <w:r w:rsidRPr="00B62371">
        <w:rPr>
          <w:b/>
          <w:i/>
        </w:rPr>
        <w:t>«Где музыка берёт начало?»:</w:t>
      </w:r>
      <w:r w:rsidRPr="00B62371">
        <w:t xml:space="preserve"> путешествие по миру звуков, ритмов, мелодий и музыкальных образов (1 класс).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 xml:space="preserve">2. </w:t>
      </w:r>
      <w:r w:rsidRPr="00B62371">
        <w:rPr>
          <w:b/>
          <w:i/>
        </w:rPr>
        <w:t>«Волшебные силы музыки»:</w:t>
      </w:r>
      <w:r w:rsidRPr="00B62371">
        <w:t xml:space="preserve"> знакомство с особенностями музыки как вида искусства, с её создателями и исполнителями (2 класс).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 xml:space="preserve">3. </w:t>
      </w:r>
      <w:r w:rsidRPr="00B62371">
        <w:rPr>
          <w:b/>
          <w:i/>
        </w:rPr>
        <w:t>«Где живёт музыка?»:</w:t>
      </w:r>
      <w:r w:rsidRPr="00B62371">
        <w:t xml:space="preserve"> путешествие по концерным залам, музыкальным театрам и музеям (3 класс).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 xml:space="preserve">4. </w:t>
      </w:r>
      <w:r w:rsidRPr="00B62371">
        <w:rPr>
          <w:b/>
          <w:i/>
        </w:rPr>
        <w:t>«Музыкальная жизнь разных стран и народов»:</w:t>
      </w:r>
      <w:r w:rsidRPr="00B62371">
        <w:t xml:space="preserve"> музыкальное путешествие по России и странам Европы (4 класс).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t xml:space="preserve">В соответствии с этими образовательными маршрутами в </w:t>
      </w:r>
      <w:r w:rsidRPr="00B62371">
        <w:rPr>
          <w:b/>
          <w:bCs/>
        </w:rPr>
        <w:t xml:space="preserve">1 классе </w:t>
      </w:r>
      <w:r w:rsidRPr="00B62371">
        <w:t>учащимся предлагается совершить путешествие от мира звуков природы к музыкальным звукам (темы «Где музыка берёт начало?», «На зелёном лугу», «В вихрях грозы», «У тихого пруда», «Высоко в горах», «В лесу»), ритмам и мелодиям (темы «Во владениях Его Величества Ритма» и «Во дворце королевы Мелодии»); от них — к музыкальным произведениям различных видов и жанров, которые звучат в Сказочной стране, на родных просторах (песни о Родине, о родной природе, о маме, о защитниках Отечества; плясовые наигрыши на народных музыкальных инструментах; военные марши и др.) и на далёком загадочном Острове музыкальных сокровищ (предусмотренные программой для 1 класса шедевры классической музыки, этническая музыка народов мира, старинные музыкальные инструменты, звукозаписывающие и звуковоспроизводящие устройства: шарманка, музыкальная шкатулка, патефон и др.).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t xml:space="preserve">Во </w:t>
      </w:r>
      <w:r w:rsidRPr="00B62371">
        <w:rPr>
          <w:b/>
          <w:bCs/>
        </w:rPr>
        <w:t xml:space="preserve">2 классе </w:t>
      </w:r>
      <w:r w:rsidRPr="00B62371">
        <w:t xml:space="preserve">учащиеся приглашаются на «экскурсию» в сокровищницу Волшебницы музыки, где хранятся предметы, символизирующие </w:t>
      </w:r>
      <w:r w:rsidRPr="00B62371">
        <w:rPr>
          <w:i/>
          <w:iCs/>
        </w:rPr>
        <w:t>сущность музыкального искусства</w:t>
      </w:r>
      <w:r w:rsidRPr="00B62371">
        <w:t xml:space="preserve"> и его роль в жизни человека (музыкальное зеркало, музыкальные часы, музыкальный календарь, музыкальная машина времени, музыкальная аптечка и др.), а также получают представление о тех, кто </w:t>
      </w:r>
      <w:r w:rsidRPr="00B62371">
        <w:rPr>
          <w:i/>
          <w:iCs/>
        </w:rPr>
        <w:t xml:space="preserve">создаёт </w:t>
      </w:r>
      <w:r w:rsidRPr="00B62371">
        <w:t xml:space="preserve">музыкальное искусство (композиторах) и о тех, кто его </w:t>
      </w:r>
      <w:r w:rsidRPr="00B62371">
        <w:rPr>
          <w:i/>
          <w:iCs/>
        </w:rPr>
        <w:t xml:space="preserve">исполняет </w:t>
      </w:r>
      <w:r w:rsidRPr="00B62371">
        <w:t>(музыкантах исполнителях и различных исполнительских коллективах — народном, академическом и детском хорах, симфоническом оркестре и оркестре народных инструментов, вокальном и инструментальном ансамблях и др.).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t xml:space="preserve">В </w:t>
      </w:r>
      <w:r w:rsidRPr="00B62371">
        <w:rPr>
          <w:b/>
          <w:bCs/>
        </w:rPr>
        <w:t xml:space="preserve">3 классе </w:t>
      </w:r>
      <w:r w:rsidRPr="00B62371">
        <w:t>учащимся предлагается «посетить» три дворца, в которых живёт Музыка, — «Концертный зал», «Музыкальный театр» и «Музыкальный музей». Там происходит дальнейшее знакомство детей с различными видами и жанрами музыкального искусства (народного, классического и современного), с его создателями и исполнителями.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Особое внимание уделено знакомству детей с камерной вокальной и инструментальной музыкой, с крупными музыкально - сценическими формами: детскими операми, балетами, опереттами и мюзиклами (в частности, из репертуара Детского музыкального театра им. Н.И. Сац).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t xml:space="preserve">В </w:t>
      </w:r>
      <w:r w:rsidRPr="00B62371">
        <w:rPr>
          <w:b/>
          <w:bCs/>
        </w:rPr>
        <w:t xml:space="preserve">4 классе </w:t>
      </w:r>
      <w:r w:rsidRPr="00B62371">
        <w:t>школьники приглашаются в музыкальные путешествия по следующим образовательным маршрутам: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—по миру старинной европейской музыки (темы:«Встречи со знаменитыми композиторами», «В рыцарских замках», «На балах», «На карнавалах»);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—от Руси до России (темы «Русь изначальная», «Русь православная», «Русь скоморошья», «Русь сказочная», «Русь былинная», «Русь героическая»);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—по России ХХ века (темы «У пионерского костра», «Музыка о войне и на войне», «Музыка на защите мира», «На космодроме», «На стадионе», «На фестивале авторской песни»);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— в гости к народам России (темы «У колыбели», «На свадьбе», «На фольклорном фестивале»).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t xml:space="preserve">Благодаря такой структуре программы её содержание логично и последовательно развёртывается от звуков и образов природы к музыкальным звукам, интонациям, образам, средствам музыкальной выразительности, затем — к простым музыкальным формам и жанрам (песне, танцу, маршу), от них — к крупным музыкальным формам (симфонии, кантате, опере и др.). Одновременно дети имеют возможность познакомиться и с разнообразными формами бытования музыкального искусства, его сохранением, изучением, исполнением и трансляцией в современном культурно - информационном пространстве, а также с воплощёнными в музыкальной культуре духовно – нравственными ценностями и идеалами (любовь к Родине, природе, своему народу, родному дому, ценность семьи и семейных традиций, уважительное отношение к разным народам России и других стран, интерес к их музыкальному искусству и национально - культурным традициям и др.). 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t>Знакомство с жизнью и творчеством великих русских и зарубежных композиторов классиков осуществляется в ракурсе, позволяющем раскрыть важную роль в творческих достижениях и успехах музыкантов таких факторов, как семейные музыкальные традиции, любовь к природе, интерес к народной музыке, образованность, трудолюбие, путешествия по миру.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t xml:space="preserve">Таким образом, в программе «Музыка» для 1–4 классов в полной мере представлены все </w:t>
      </w:r>
      <w:r w:rsidRPr="00B62371">
        <w:rPr>
          <w:i/>
          <w:iCs/>
        </w:rPr>
        <w:t>содержательные линии,</w:t>
      </w:r>
      <w:r w:rsidRPr="00B62371">
        <w:t xml:space="preserve"> предусмотренные Федеральным государственным образовательным стандартом для начальной школы: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  <w:rPr>
          <w:b/>
          <w:i/>
        </w:rPr>
      </w:pPr>
      <w:r w:rsidRPr="00B62371">
        <w:rPr>
          <w:b/>
          <w:i/>
        </w:rPr>
        <w:t>• «Музыка в жизни человека»;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  <w:rPr>
          <w:b/>
          <w:i/>
        </w:rPr>
      </w:pPr>
      <w:r w:rsidRPr="00B62371">
        <w:rPr>
          <w:b/>
          <w:i/>
        </w:rPr>
        <w:t>• «Основные закономерности музыкального искусства»;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  <w:rPr>
          <w:b/>
          <w:i/>
        </w:rPr>
      </w:pPr>
      <w:r w:rsidRPr="00B62371">
        <w:rPr>
          <w:b/>
          <w:i/>
        </w:rPr>
        <w:t>• «Музыкальная картина мира».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t xml:space="preserve">При раскрытии </w:t>
      </w:r>
      <w:r w:rsidRPr="00B62371">
        <w:rPr>
          <w:i/>
          <w:iCs/>
        </w:rPr>
        <w:t xml:space="preserve">первой содержательной линии </w:t>
      </w:r>
      <w:r w:rsidRPr="00B62371">
        <w:t>основное внимание уделено обобщённому представлению исторического прошлого в музыкальных образах, взаимосвязям народной и профессиональной музыки, сочинениям отечественных композиторов о Родине.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t xml:space="preserve">При раскрытии </w:t>
      </w:r>
      <w:r w:rsidRPr="00B62371">
        <w:rPr>
          <w:i/>
          <w:iCs/>
        </w:rPr>
        <w:t xml:space="preserve">второй содержательной линии </w:t>
      </w:r>
      <w:r w:rsidRPr="00B62371">
        <w:t>акцентируется внимание прежде всего на интонационно – образной природе музыкального искусства, выразительности и изобразительности в музыке, основных средствах музыкальной выразительности, музыкальной речи как способе общения между людьми, её эмоциональном воздействии на слушателей, а также на формах построения музыки как обобщённом выражении художественно - образного содержания произведений.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rPr>
          <w:i/>
          <w:iCs/>
        </w:rPr>
        <w:t xml:space="preserve">Третья содержательная линия </w:t>
      </w:r>
      <w:r w:rsidRPr="00B62371">
        <w:t>реализуется через формирование у учащихся общих представлений о музыкальной жизни страны: конкурсах и фестивалях музыкантов, музыке для детей, радио  и телепередачах, видео фильмах, звукозаписях (CD, DVD), различных видах музыки, певческих голосах, народном и профессиональном творчестве разных стран мира, многообразии этнокультурных и региональных музыкально - поэтических традиций.</w:t>
      </w:r>
    </w:p>
    <w:p w:rsidR="00D24D7E" w:rsidRPr="00B62371" w:rsidRDefault="00D24D7E" w:rsidP="00D33193">
      <w:pPr>
        <w:autoSpaceDE w:val="0"/>
        <w:autoSpaceDN w:val="0"/>
        <w:adjustRightInd w:val="0"/>
        <w:ind w:firstLine="708"/>
        <w:jc w:val="both"/>
      </w:pPr>
      <w:r w:rsidRPr="00B62371">
        <w:t>Путешествуя по Музыкальному миру, учащиеся  осуществляют все виды деятельности (пение, слушание и интерпретация музыки, инструментальное музицирование, музыкально - пластические движения, драматизации).</w:t>
      </w:r>
    </w:p>
    <w:p w:rsidR="00D24D7E" w:rsidRPr="00B62371" w:rsidRDefault="00D24D7E" w:rsidP="00D33193">
      <w:pPr>
        <w:autoSpaceDE w:val="0"/>
        <w:autoSpaceDN w:val="0"/>
        <w:adjustRightInd w:val="0"/>
        <w:ind w:firstLine="360"/>
        <w:jc w:val="both"/>
      </w:pPr>
      <w:r w:rsidRPr="00B62371">
        <w:t xml:space="preserve">Уроки музыки, можно </w:t>
      </w:r>
      <w:r w:rsidRPr="00B62371">
        <w:rPr>
          <w:i/>
          <w:iCs/>
        </w:rPr>
        <w:t xml:space="preserve">интегрировать </w:t>
      </w:r>
      <w:r w:rsidRPr="00B62371">
        <w:t>с уроками изобразительного искусства на основе: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• сквозного тематического планирования;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• выявления общего и особенного в языке разных видов искусства;</w:t>
      </w:r>
    </w:p>
    <w:p w:rsidR="00D24D7E" w:rsidRPr="00B62371" w:rsidRDefault="00D24D7E" w:rsidP="00D33193">
      <w:pPr>
        <w:autoSpaceDE w:val="0"/>
        <w:autoSpaceDN w:val="0"/>
        <w:adjustRightInd w:val="0"/>
        <w:jc w:val="both"/>
      </w:pPr>
      <w:r w:rsidRPr="00B62371">
        <w:t>• общности художественно - образного содержания  произведений различных видов искусства;</w:t>
      </w:r>
    </w:p>
    <w:p w:rsidR="00D24D7E" w:rsidRDefault="00D24D7E" w:rsidP="00D33193">
      <w:pPr>
        <w:autoSpaceDE w:val="0"/>
        <w:autoSpaceDN w:val="0"/>
        <w:adjustRightInd w:val="0"/>
        <w:jc w:val="both"/>
      </w:pPr>
      <w:r w:rsidRPr="00B62371">
        <w:t>• общности духовно - нравственных смыслов произведений искусства.</w:t>
      </w:r>
    </w:p>
    <w:p w:rsidR="00D24D7E" w:rsidRPr="00B62371" w:rsidRDefault="00D24D7E" w:rsidP="003D24BA">
      <w:pPr>
        <w:pStyle w:val="msonormalbullet2gif"/>
        <w:widowControl w:val="0"/>
        <w:spacing w:line="360" w:lineRule="auto"/>
        <w:jc w:val="center"/>
        <w:rPr>
          <w:b/>
        </w:rPr>
      </w:pPr>
      <w:r w:rsidRPr="00B62371">
        <w:rPr>
          <w:b/>
        </w:rPr>
        <w:t>МЕСТО ПРЕДМЕТА В БАЗИСНОМ УЧЕБНОМ ПЛАНЕ</w:t>
      </w:r>
    </w:p>
    <w:p w:rsidR="00D24D7E" w:rsidRPr="00B62371" w:rsidRDefault="00D24D7E" w:rsidP="003D24BA">
      <w:pPr>
        <w:pStyle w:val="msonormalbullet1gif"/>
        <w:widowControl w:val="0"/>
        <w:spacing w:after="0" w:afterAutospacing="0" w:line="360" w:lineRule="auto"/>
        <w:ind w:firstLine="709"/>
        <w:contextualSpacing/>
        <w:jc w:val="both"/>
      </w:pPr>
      <w:r w:rsidRPr="00B62371">
        <w:t xml:space="preserve">На реализацию программы по музыке  в федеральном базисном учебном плане предусмотрено 135часов (1 час в неделю): </w:t>
      </w:r>
    </w:p>
    <w:p w:rsidR="00D24D7E" w:rsidRPr="00B62371" w:rsidRDefault="00D24D7E" w:rsidP="003D24BA">
      <w:pPr>
        <w:pStyle w:val="msonormalbullet1gif"/>
        <w:widowControl w:val="0"/>
        <w:spacing w:after="0" w:afterAutospacing="0" w:line="360" w:lineRule="auto"/>
        <w:contextualSpacing/>
        <w:jc w:val="both"/>
      </w:pPr>
      <w:r w:rsidRPr="00B62371">
        <w:t>1 классе – 33  часа, 2-4 классы – по  34 часа.</w:t>
      </w:r>
    </w:p>
    <w:p w:rsidR="00D24D7E" w:rsidRPr="00B62371" w:rsidRDefault="00D24D7E" w:rsidP="003D24BA">
      <w:pPr>
        <w:ind w:firstLine="708"/>
        <w:jc w:val="both"/>
      </w:pPr>
    </w:p>
    <w:p w:rsidR="00D24D7E" w:rsidRPr="00B62371" w:rsidRDefault="00D24D7E" w:rsidP="00D33193">
      <w:pPr>
        <w:autoSpaceDE w:val="0"/>
        <w:autoSpaceDN w:val="0"/>
        <w:adjustRightInd w:val="0"/>
        <w:jc w:val="both"/>
      </w:pPr>
    </w:p>
    <w:p w:rsidR="00D24D7E" w:rsidRPr="00B62371" w:rsidRDefault="00D24D7E" w:rsidP="00D33193">
      <w:pPr>
        <w:autoSpaceDE w:val="0"/>
        <w:autoSpaceDN w:val="0"/>
        <w:adjustRightInd w:val="0"/>
        <w:jc w:val="center"/>
        <w:rPr>
          <w:b/>
          <w:bCs/>
        </w:rPr>
      </w:pPr>
      <w:r w:rsidRPr="00B62371">
        <w:rPr>
          <w:b/>
          <w:bCs/>
        </w:rPr>
        <w:t>Ценностные ориентиры содержания учебного предмета</w:t>
      </w:r>
    </w:p>
    <w:p w:rsidR="00D24D7E" w:rsidRPr="00B62371" w:rsidRDefault="00D24D7E" w:rsidP="00D33193">
      <w:pPr>
        <w:jc w:val="both"/>
        <w:rPr>
          <w:b/>
          <w:i/>
        </w:rPr>
      </w:pPr>
      <w:r w:rsidRPr="00B62371">
        <w:rPr>
          <w:b/>
          <w:i/>
        </w:rPr>
        <w:t>Основными компонентами музыкальной культуры личности являются:</w:t>
      </w:r>
    </w:p>
    <w:p w:rsidR="00D24D7E" w:rsidRPr="00B62371" w:rsidRDefault="00D24D7E" w:rsidP="00D33193">
      <w:pPr>
        <w:pStyle w:val="1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>Музыкально – информационная культура;</w:t>
      </w:r>
    </w:p>
    <w:p w:rsidR="00D24D7E" w:rsidRPr="00B62371" w:rsidRDefault="00D24D7E" w:rsidP="00D33193">
      <w:pPr>
        <w:pStyle w:val="1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>Культура музыкального восприятия;</w:t>
      </w:r>
    </w:p>
    <w:p w:rsidR="00D24D7E" w:rsidRPr="00B62371" w:rsidRDefault="00D24D7E" w:rsidP="00D33193">
      <w:pPr>
        <w:pStyle w:val="1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>Музыкально – исполнительская культура;</w:t>
      </w:r>
    </w:p>
    <w:p w:rsidR="00D24D7E" w:rsidRPr="00B62371" w:rsidRDefault="00D24D7E" w:rsidP="00D33193">
      <w:pPr>
        <w:pStyle w:val="1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>Музыкально – релаксационная культура.</w:t>
      </w:r>
    </w:p>
    <w:p w:rsidR="00D24D7E" w:rsidRPr="00B62371" w:rsidRDefault="00D24D7E" w:rsidP="00D33193">
      <w:pPr>
        <w:ind w:firstLine="420"/>
        <w:jc w:val="both"/>
      </w:pPr>
      <w:r w:rsidRPr="00B62371">
        <w:t>Содержание и уровень развития каждого из этих компонентов неразрывно связаны с характеристиками музыкальной направленности личности (музыкальными потребностями, интересами, вкусами, ценностными ориентациями, мотивацией музыкальной деятельности).</w:t>
      </w:r>
    </w:p>
    <w:p w:rsidR="00D24D7E" w:rsidRPr="00B62371" w:rsidRDefault="00D24D7E" w:rsidP="00D33193">
      <w:pPr>
        <w:ind w:firstLine="420"/>
        <w:jc w:val="both"/>
      </w:pPr>
      <w:r w:rsidRPr="00B62371">
        <w:t>Важнейшим фактором формирования и развития музыкальной и общей культуры личности обучающегося является выявление и развитие способностей.</w:t>
      </w:r>
    </w:p>
    <w:p w:rsidR="00D24D7E" w:rsidRPr="00B62371" w:rsidRDefault="00D24D7E" w:rsidP="00D33193">
      <w:pPr>
        <w:ind w:firstLine="420"/>
        <w:jc w:val="both"/>
      </w:pPr>
      <w:r w:rsidRPr="00B62371">
        <w:t>Музыкальное образование обладает большим потенциалом для развития музыкальных, творческих и духовных способностей обучающихся.</w:t>
      </w:r>
    </w:p>
    <w:p w:rsidR="00D24D7E" w:rsidRPr="00B62371" w:rsidRDefault="00D24D7E" w:rsidP="00D33193">
      <w:pPr>
        <w:ind w:firstLine="420"/>
        <w:jc w:val="both"/>
        <w:rPr>
          <w:b/>
          <w:i/>
        </w:rPr>
      </w:pPr>
      <w:r w:rsidRPr="00B62371">
        <w:rPr>
          <w:b/>
          <w:i/>
        </w:rPr>
        <w:t>Музыкальные способности:</w:t>
      </w:r>
    </w:p>
    <w:p w:rsidR="00D24D7E" w:rsidRPr="00B62371" w:rsidRDefault="00D24D7E" w:rsidP="00D33193">
      <w:pPr>
        <w:jc w:val="both"/>
      </w:pPr>
      <w:r w:rsidRPr="00B62371">
        <w:t>- музыкальный слух;</w:t>
      </w:r>
    </w:p>
    <w:p w:rsidR="00D24D7E" w:rsidRPr="00B62371" w:rsidRDefault="00D24D7E" w:rsidP="00D33193">
      <w:pPr>
        <w:jc w:val="both"/>
      </w:pPr>
      <w:r w:rsidRPr="00B62371">
        <w:t>- музыкальная память;</w:t>
      </w:r>
    </w:p>
    <w:p w:rsidR="00D24D7E" w:rsidRPr="00B62371" w:rsidRDefault="00D24D7E" w:rsidP="00D33193">
      <w:pPr>
        <w:jc w:val="both"/>
      </w:pPr>
      <w:r w:rsidRPr="00B62371">
        <w:t>- чувство ритма;</w:t>
      </w:r>
    </w:p>
    <w:p w:rsidR="00D24D7E" w:rsidRPr="00B62371" w:rsidRDefault="00D24D7E" w:rsidP="00D33193">
      <w:pPr>
        <w:jc w:val="both"/>
      </w:pPr>
      <w:r w:rsidRPr="00B62371">
        <w:t>- певческие данные.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  <w:i/>
        </w:rPr>
        <w:t>Творческие способности</w:t>
      </w:r>
      <w:r w:rsidRPr="00B62371">
        <w:t xml:space="preserve"> могут эффективно развиваться в процессе музыкального образования. В программе предлагаются творческие задания и вопросы, позволяющие формировать воображение, творческое мышление, потребность в самовыражении и самореализации, а также самостоятельной поисковой  и авторской музыкальной деятельности.</w:t>
      </w:r>
    </w:p>
    <w:p w:rsidR="00D24D7E" w:rsidRPr="00B62371" w:rsidRDefault="00D24D7E" w:rsidP="00D33193">
      <w:pPr>
        <w:ind w:firstLine="708"/>
        <w:jc w:val="both"/>
      </w:pPr>
      <w:r w:rsidRPr="00B62371">
        <w:t xml:space="preserve">Ядро культуры личности составляют духовно – нравственные ценности и идеалы, в которых проявляются </w:t>
      </w:r>
      <w:r w:rsidRPr="00B62371">
        <w:rPr>
          <w:b/>
          <w:i/>
        </w:rPr>
        <w:t>духовные способности</w:t>
      </w:r>
      <w:r w:rsidRPr="00B62371">
        <w:t xml:space="preserve"> личности. Эти способности определяют отношение человека к себе, другим людям, Родине, народу, природе, культурному наследию, различным видам деятельности.</w:t>
      </w:r>
    </w:p>
    <w:p w:rsidR="00D24D7E" w:rsidRPr="00B62371" w:rsidRDefault="00D24D7E" w:rsidP="00D33193">
      <w:pPr>
        <w:ind w:firstLine="708"/>
        <w:jc w:val="both"/>
      </w:pPr>
      <w:r w:rsidRPr="00B62371">
        <w:t>Таким образом, музыкальное образование  должно способствовать повышению культуры личности обучающихся на основе выявления и развития ее музыкальных, творческих и духовных способностей.</w:t>
      </w:r>
    </w:p>
    <w:p w:rsidR="00D24D7E" w:rsidRPr="00B62371" w:rsidRDefault="00D24D7E" w:rsidP="00D33193">
      <w:pPr>
        <w:ind w:firstLine="360"/>
        <w:jc w:val="both"/>
      </w:pPr>
      <w:r w:rsidRPr="00B62371">
        <w:t xml:space="preserve">Этому способствует целостная </w:t>
      </w:r>
      <w:r w:rsidRPr="00B62371">
        <w:rPr>
          <w:b/>
        </w:rPr>
        <w:t>система задач музыкального образования</w:t>
      </w:r>
      <w:r w:rsidRPr="00B62371">
        <w:t>:</w:t>
      </w:r>
    </w:p>
    <w:p w:rsidR="00D24D7E" w:rsidRPr="00B62371" w:rsidRDefault="00D24D7E" w:rsidP="00D33193">
      <w:pPr>
        <w:pStyle w:val="1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B62371">
        <w:rPr>
          <w:rFonts w:ascii="Times New Roman" w:hAnsi="Times New Roman"/>
          <w:b/>
          <w:i/>
          <w:sz w:val="24"/>
          <w:szCs w:val="24"/>
        </w:rPr>
        <w:t xml:space="preserve">Формирование музыкально – информационной культуры личности: </w:t>
      </w:r>
    </w:p>
    <w:p w:rsidR="00D24D7E" w:rsidRPr="00B62371" w:rsidRDefault="00D24D7E" w:rsidP="00D33193">
      <w:pPr>
        <w:pStyle w:val="1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>- воспитание музыкально – познавательных потребностей и интересов;</w:t>
      </w:r>
    </w:p>
    <w:p w:rsidR="00D24D7E" w:rsidRPr="00B62371" w:rsidRDefault="00D24D7E" w:rsidP="00D33193">
      <w:pPr>
        <w:pStyle w:val="1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>- приобретение основ музыкально – теоретических и музыкально – исторических знаний;</w:t>
      </w:r>
    </w:p>
    <w:p w:rsidR="00D24D7E" w:rsidRPr="00B62371" w:rsidRDefault="00D24D7E" w:rsidP="00D33193">
      <w:pPr>
        <w:pStyle w:val="10"/>
        <w:jc w:val="both"/>
        <w:rPr>
          <w:rFonts w:ascii="Times New Roman" w:hAnsi="Times New Roman"/>
          <w:sz w:val="24"/>
          <w:szCs w:val="24"/>
        </w:rPr>
      </w:pPr>
      <w:r w:rsidRPr="00B62371">
        <w:rPr>
          <w:rFonts w:ascii="Times New Roman" w:hAnsi="Times New Roman"/>
          <w:sz w:val="24"/>
          <w:szCs w:val="24"/>
        </w:rPr>
        <w:t>-приобретение первоначальных навыков поиска и анализа информации о музыкальном искусстве с помощью различных источников и каналов информации (книг, видеофильмов, музыкальных музеев и т.д.)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</w:rPr>
        <w:t>2</w:t>
      </w:r>
      <w:r w:rsidRPr="00B62371">
        <w:t xml:space="preserve">. </w:t>
      </w:r>
      <w:r w:rsidRPr="00B62371">
        <w:rPr>
          <w:b/>
          <w:i/>
        </w:rPr>
        <w:t>Формирование культуры музыкального восприятия:</w:t>
      </w:r>
    </w:p>
    <w:p w:rsidR="00D24D7E" w:rsidRPr="00B62371" w:rsidRDefault="00D24D7E" w:rsidP="00D33193">
      <w:pPr>
        <w:jc w:val="both"/>
      </w:pPr>
      <w:r w:rsidRPr="00B62371">
        <w:t>- приобретение опыта музыкально – слушательской деятельности и новых музыкальных впечатлений;</w:t>
      </w:r>
    </w:p>
    <w:p w:rsidR="00D24D7E" w:rsidRPr="00B62371" w:rsidRDefault="00D24D7E" w:rsidP="00D33193">
      <w:pPr>
        <w:jc w:val="both"/>
      </w:pPr>
      <w:r w:rsidRPr="00B62371">
        <w:t>-  формирование потребности в восприятии музыки;</w:t>
      </w:r>
    </w:p>
    <w:p w:rsidR="00D24D7E" w:rsidRPr="00B62371" w:rsidRDefault="00D24D7E" w:rsidP="00D33193">
      <w:pPr>
        <w:jc w:val="both"/>
      </w:pPr>
      <w:r w:rsidRPr="00B62371">
        <w:t>- воспитание адекватных эмоциональных реакций на музыку;</w:t>
      </w:r>
    </w:p>
    <w:p w:rsidR="00D24D7E" w:rsidRPr="00B62371" w:rsidRDefault="00D24D7E" w:rsidP="00D33193">
      <w:pPr>
        <w:jc w:val="both"/>
      </w:pPr>
      <w:r w:rsidRPr="00B62371">
        <w:t>- развитие интереса к слушанию народной музыки и шедевров музыкальной классики;</w:t>
      </w:r>
    </w:p>
    <w:p w:rsidR="00D24D7E" w:rsidRPr="00B62371" w:rsidRDefault="00D24D7E" w:rsidP="00D33193">
      <w:pPr>
        <w:jc w:val="both"/>
      </w:pPr>
      <w:r w:rsidRPr="00B62371">
        <w:t>- воспитание музыкального вкуса;</w:t>
      </w:r>
    </w:p>
    <w:p w:rsidR="00D24D7E" w:rsidRPr="00B62371" w:rsidRDefault="00D24D7E" w:rsidP="00D33193">
      <w:pPr>
        <w:jc w:val="both"/>
      </w:pPr>
      <w:r w:rsidRPr="00B62371">
        <w:t>- освоение первоначальных навыков анализа и оценки прослушанных музыкальных произведений, их художественно – образного содержания, выразительных средств.</w:t>
      </w:r>
    </w:p>
    <w:p w:rsidR="00D24D7E" w:rsidRPr="00B62371" w:rsidRDefault="00D24D7E" w:rsidP="00D33193">
      <w:pPr>
        <w:ind w:firstLine="708"/>
        <w:jc w:val="both"/>
        <w:rPr>
          <w:b/>
          <w:i/>
        </w:rPr>
      </w:pPr>
      <w:r w:rsidRPr="00B62371">
        <w:t xml:space="preserve">3. </w:t>
      </w:r>
      <w:r w:rsidRPr="00B62371">
        <w:rPr>
          <w:b/>
          <w:i/>
        </w:rPr>
        <w:t>Формирование и развитие музыкально – исполнительской культуры обучающихся:</w:t>
      </w:r>
    </w:p>
    <w:p w:rsidR="00D24D7E" w:rsidRPr="00B62371" w:rsidRDefault="00D24D7E" w:rsidP="00D33193">
      <w:pPr>
        <w:jc w:val="both"/>
      </w:pPr>
      <w:r w:rsidRPr="00B62371">
        <w:t>- приобретение опыта хорового, ансамблевого и сольного пения, а также элементарного музицирования;</w:t>
      </w:r>
    </w:p>
    <w:p w:rsidR="00D24D7E" w:rsidRPr="00B62371" w:rsidRDefault="00D24D7E" w:rsidP="00D33193">
      <w:pPr>
        <w:jc w:val="both"/>
      </w:pPr>
      <w:r w:rsidRPr="00B62371">
        <w:t>- выявление и развитие музыкальных способностей обучающихся;</w:t>
      </w:r>
    </w:p>
    <w:p w:rsidR="00D24D7E" w:rsidRPr="00B62371" w:rsidRDefault="00D24D7E" w:rsidP="00D33193">
      <w:pPr>
        <w:jc w:val="both"/>
      </w:pPr>
      <w:r w:rsidRPr="00B62371">
        <w:t>- потребности в различных видах музыкально – исполнительской деятельности, элементарных певческих умений и навыков;</w:t>
      </w:r>
    </w:p>
    <w:p w:rsidR="00D24D7E" w:rsidRPr="00B62371" w:rsidRDefault="00D24D7E" w:rsidP="00D33193">
      <w:pPr>
        <w:jc w:val="both"/>
      </w:pPr>
      <w:r w:rsidRPr="00B62371">
        <w:t>- навыков элементарногомузицирования и импровизации на детских и простейших народных инструментах.</w:t>
      </w:r>
    </w:p>
    <w:p w:rsidR="00D24D7E" w:rsidRPr="00B62371" w:rsidRDefault="00D24D7E" w:rsidP="00D33193">
      <w:pPr>
        <w:ind w:firstLine="708"/>
        <w:jc w:val="both"/>
        <w:rPr>
          <w:b/>
          <w:i/>
        </w:rPr>
      </w:pPr>
      <w:r w:rsidRPr="00B62371">
        <w:t xml:space="preserve">4. </w:t>
      </w:r>
      <w:r w:rsidRPr="00B62371">
        <w:rPr>
          <w:b/>
          <w:i/>
        </w:rPr>
        <w:t>Формирование музыкально – релаксационной культуры:</w:t>
      </w:r>
    </w:p>
    <w:p w:rsidR="00D24D7E" w:rsidRPr="00B62371" w:rsidRDefault="00D24D7E" w:rsidP="00D33193">
      <w:pPr>
        <w:jc w:val="both"/>
      </w:pPr>
      <w:r w:rsidRPr="00B62371">
        <w:t>- освоение детьми приемов снятия психологического и мышечного напряжения в процессе выполнения разнообразных музыкально – терапевтических упражнений (развитие певческого дыхания с использованием методов звукотерапии, развития музыкального восприятия и творческого воображения с использованием возможностей музыкальной терапии).</w:t>
      </w:r>
    </w:p>
    <w:p w:rsidR="00D24D7E" w:rsidRPr="00B62371" w:rsidRDefault="00D24D7E" w:rsidP="00D33193">
      <w:pPr>
        <w:ind w:firstLine="708"/>
        <w:jc w:val="both"/>
      </w:pPr>
      <w:r w:rsidRPr="00B62371">
        <w:t xml:space="preserve">5. </w:t>
      </w:r>
      <w:r w:rsidRPr="00B62371">
        <w:rPr>
          <w:b/>
          <w:i/>
        </w:rPr>
        <w:t>Формирование и развитие творческих способностей обучающихся</w:t>
      </w:r>
      <w:r w:rsidRPr="00B62371">
        <w:t>, потребности в самостоятельной музыкально – творческой деятельности, первоначальных навыков музыкальной композиции.</w:t>
      </w:r>
    </w:p>
    <w:p w:rsidR="00D24D7E" w:rsidRPr="00B62371" w:rsidRDefault="00D24D7E" w:rsidP="00D33193">
      <w:pPr>
        <w:ind w:firstLine="708"/>
        <w:jc w:val="both"/>
      </w:pPr>
      <w:r w:rsidRPr="00B62371">
        <w:t xml:space="preserve">6. </w:t>
      </w:r>
      <w:r w:rsidRPr="00B62371">
        <w:rPr>
          <w:b/>
          <w:i/>
        </w:rPr>
        <w:t>Формирование и развитие духовных способностей личности</w:t>
      </w:r>
      <w:r w:rsidRPr="00B62371">
        <w:t xml:space="preserve"> средствами музыкального искусства, системы духовно – нравственных ценностей и идеалов, потребности в самопознании, самооценке, самообразовании, саморазвитии и самореализации. </w:t>
      </w:r>
    </w:p>
    <w:p w:rsidR="00D24D7E" w:rsidRPr="00B62371" w:rsidRDefault="00D24D7E" w:rsidP="00D33193">
      <w:pPr>
        <w:ind w:firstLine="708"/>
        <w:jc w:val="both"/>
      </w:pPr>
      <w:r w:rsidRPr="00B62371">
        <w:t>В основе программы лежит междисциплинарный и личностно – ориентированный подход, который рассматривается в нескольких аспектах: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  <w:i/>
        </w:rPr>
        <w:t>Аксиологический контекст,</w:t>
      </w:r>
      <w:r w:rsidRPr="00B62371">
        <w:t xml:space="preserve"> способствует вытеснению из сознания ребенка антигуманных, безнравственных образов и идеалов, которые не свойственны культурно - исторической психологии, и замещению их лучшими образцами и идеалами отечественной культуры.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  <w:i/>
        </w:rPr>
        <w:t>Психологический контекст</w:t>
      </w:r>
      <w:r w:rsidRPr="00B62371">
        <w:t xml:space="preserve"> позволяет осуществить психологическую диагностику личности ребенка в условиях музыкально – образовательного процесса, выявлять и корректировать его эмоциональные реакции на музыку, определять психолого-педагогическую эффективность уроков музыки.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  <w:i/>
        </w:rPr>
        <w:t>Семантический контекст</w:t>
      </w:r>
      <w:r w:rsidRPr="00B62371">
        <w:t xml:space="preserve"> обеспечивает обновление и систематизацию традиционного пространства уроков музыки.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  <w:i/>
        </w:rPr>
        <w:t>Исторический контекст</w:t>
      </w:r>
      <w:r w:rsidRPr="00B62371">
        <w:t xml:space="preserve"> позволяет показать взаимосвязь историко-культурных традиций и современности, а также диалог музыкальных культур различных эпох, цивилизаций, народов и стран.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  <w:i/>
        </w:rPr>
        <w:t xml:space="preserve">Культурологический и этнокультурный контекст </w:t>
      </w:r>
      <w:r w:rsidRPr="00B62371">
        <w:t>обеспечивают формирование у детей первоначальных представлений о формах бытования тех или иных музыкальных произведений, музыкальных инструментов в различных социокультурных и  этнокультурных средах.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  <w:i/>
        </w:rPr>
        <w:t xml:space="preserve">Информациологический контекст, </w:t>
      </w:r>
      <w:r w:rsidRPr="00B62371">
        <w:t>предполагает формирование у детей первоначальных представлений о роли и месте музыки в современном мировом информационном пространстве, о возможностях телевидения, радио, компьютера и других электронных средств в трансляции музыкальной информации.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  <w:i/>
        </w:rPr>
        <w:t xml:space="preserve">Экологический контекст, </w:t>
      </w:r>
      <w:r w:rsidRPr="00B62371">
        <w:t xml:space="preserve"> предусматривает формирование  и развитие у обучающихся средствами музыкального искусства первоначальных представлений о красоте и многообразии природного мира, а также о роли человека в его сохранении и защите.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  <w:i/>
        </w:rPr>
        <w:t>Художественно – эстетический контекст</w:t>
      </w:r>
      <w:r w:rsidRPr="00B62371">
        <w:t xml:space="preserve"> создает условия для формирования у детей средствами музыкального искусства эстетических представлений о красоте в искусстве и жизни, для развития их эстетического вкуса и других составляющих эстетической культуры личности.</w:t>
      </w:r>
    </w:p>
    <w:p w:rsidR="00D24D7E" w:rsidRPr="00B62371" w:rsidRDefault="00D24D7E" w:rsidP="00D33193">
      <w:pPr>
        <w:ind w:firstLine="708"/>
        <w:jc w:val="both"/>
      </w:pPr>
      <w:r w:rsidRPr="00B62371">
        <w:rPr>
          <w:b/>
          <w:i/>
        </w:rPr>
        <w:t>Арт – терапевтический контекст</w:t>
      </w:r>
      <w:r w:rsidRPr="00B62371">
        <w:t xml:space="preserve"> дает возможность формировать у детей музыкально – релаксационную культуру, активно использовать целительные возможности музыки в интеграции с другими видами искусства.</w:t>
      </w:r>
    </w:p>
    <w:p w:rsidR="00D24D7E" w:rsidRPr="00B62371" w:rsidRDefault="00D24D7E" w:rsidP="00D33193">
      <w:pPr>
        <w:ind w:firstLine="708"/>
        <w:jc w:val="both"/>
      </w:pPr>
      <w:r w:rsidRPr="00B62371">
        <w:t xml:space="preserve">В программе для 1 – го класса отражена </w:t>
      </w:r>
      <w:r w:rsidRPr="00B62371">
        <w:rPr>
          <w:b/>
        </w:rPr>
        <w:t>главная цель</w:t>
      </w:r>
      <w:r w:rsidRPr="00B62371">
        <w:t xml:space="preserve"> – формирование  и развитие музыкальной культуры обучающихся как одна из составных частей общей культуры личности.</w:t>
      </w:r>
    </w:p>
    <w:p w:rsidR="00D24D7E" w:rsidRPr="00B62371" w:rsidRDefault="00D24D7E" w:rsidP="00D33193">
      <w:pPr>
        <w:ind w:firstLine="708"/>
        <w:jc w:val="both"/>
        <w:rPr>
          <w:b/>
        </w:rPr>
      </w:pPr>
      <w:r w:rsidRPr="00B62371">
        <w:rPr>
          <w:b/>
        </w:rPr>
        <w:t>Задачи:</w:t>
      </w:r>
    </w:p>
    <w:p w:rsidR="00D24D7E" w:rsidRPr="00B62371" w:rsidRDefault="00D24D7E" w:rsidP="00D33193">
      <w:pPr>
        <w:ind w:firstLine="708"/>
        <w:jc w:val="both"/>
      </w:pPr>
      <w:r w:rsidRPr="00B62371">
        <w:t>1. Формирование музыкально – информационной культуры, основ музыкальных знаний  о звуковой природе музыкального искусства;</w:t>
      </w:r>
    </w:p>
    <w:p w:rsidR="00D24D7E" w:rsidRPr="00B62371" w:rsidRDefault="00D24D7E" w:rsidP="00D33193">
      <w:pPr>
        <w:jc w:val="both"/>
      </w:pPr>
      <w:r w:rsidRPr="00B62371">
        <w:t>- общих представлений о том, что такое музыкальный звук, звукоряд, ритм, мелодия, мелодический и ритмический рисунок, темп, тембр, регистр, музыкальная интонация, изобразительность и выразительность в музыке,  песня, танец, марш, опера и балет, народная, классическая и современная музыка;</w:t>
      </w:r>
    </w:p>
    <w:p w:rsidR="00D24D7E" w:rsidRPr="00B62371" w:rsidRDefault="00D24D7E" w:rsidP="00D33193">
      <w:pPr>
        <w:jc w:val="both"/>
      </w:pPr>
      <w:r w:rsidRPr="00B62371">
        <w:t>- представлений о взаимосвязях музыки и других видов искусств  (изобразительное искусство, хореография, театр, кино) и о роли музыки в жизни человека.</w:t>
      </w:r>
    </w:p>
    <w:p w:rsidR="00D24D7E" w:rsidRPr="00B62371" w:rsidRDefault="00D24D7E" w:rsidP="00D33193">
      <w:pPr>
        <w:ind w:firstLine="708"/>
        <w:jc w:val="both"/>
      </w:pPr>
      <w:r w:rsidRPr="00B62371">
        <w:t>2. Формирования культуры музыкального восприятия умений и навыков вслушиваться в музыку, различать на слух музыкальные и немузыкальные звуки, а также звучание народных музыкальных инструментов (свистулек, свирели, бубна) и фортепиано;</w:t>
      </w:r>
    </w:p>
    <w:p w:rsidR="00D24D7E" w:rsidRPr="00B62371" w:rsidRDefault="00D24D7E" w:rsidP="00D33193">
      <w:pPr>
        <w:jc w:val="both"/>
      </w:pPr>
      <w:r w:rsidRPr="00B62371">
        <w:t>- определять на слух музыкально – выразительные средства, использованные композитором;</w:t>
      </w:r>
    </w:p>
    <w:p w:rsidR="00D24D7E" w:rsidRPr="00B62371" w:rsidRDefault="00D24D7E" w:rsidP="00D33193">
      <w:pPr>
        <w:jc w:val="both"/>
      </w:pPr>
      <w:r w:rsidRPr="00B62371">
        <w:t>- различать песню, танец, марш;</w:t>
      </w:r>
    </w:p>
    <w:p w:rsidR="00D24D7E" w:rsidRPr="00B62371" w:rsidRDefault="00D24D7E" w:rsidP="00D33193">
      <w:pPr>
        <w:jc w:val="both"/>
      </w:pPr>
      <w:r w:rsidRPr="00B62371">
        <w:t xml:space="preserve"> - определять настроение музыки, эмоционально реагировать на музыкальные произведения;</w:t>
      </w:r>
    </w:p>
    <w:p w:rsidR="00D24D7E" w:rsidRPr="00B62371" w:rsidRDefault="00D24D7E" w:rsidP="00D33193">
      <w:pPr>
        <w:jc w:val="both"/>
      </w:pPr>
      <w:r w:rsidRPr="00B62371">
        <w:t>- узнавать на слух народные песни и произведения композиторов – классиков.</w:t>
      </w:r>
    </w:p>
    <w:p w:rsidR="00D24D7E" w:rsidRPr="00B62371" w:rsidRDefault="00D24D7E" w:rsidP="00D33193">
      <w:pPr>
        <w:ind w:firstLine="708"/>
        <w:jc w:val="both"/>
      </w:pPr>
      <w:r w:rsidRPr="00B62371">
        <w:t>3. Формирование музыкально – исполнительской культуры первоначальных певческих умений и навыков (певческой установки, дыхания, естественного и мягкого звука, дикции);</w:t>
      </w:r>
    </w:p>
    <w:p w:rsidR="00D24D7E" w:rsidRPr="00B62371" w:rsidRDefault="00D24D7E" w:rsidP="00D33193">
      <w:pPr>
        <w:jc w:val="both"/>
      </w:pPr>
      <w:r w:rsidRPr="00B62371">
        <w:t>- интонационно чистого и ритмически тонкого исполнения попевок и детских песен в пределах интервала квинта, чистого интонирования ступеней мажорного лада, а именно цепочек: 1-2-3, 3-2-1, 1-3-5, 5-3-1;</w:t>
      </w:r>
    </w:p>
    <w:p w:rsidR="00D24D7E" w:rsidRPr="00B62371" w:rsidRDefault="00D24D7E" w:rsidP="00D33193">
      <w:pPr>
        <w:jc w:val="both"/>
      </w:pPr>
      <w:r w:rsidRPr="00B62371">
        <w:t>- первоначальных умений и навыков вокальной, музыкально – инструментальной, музыкально – речевой, музыкально – игровой, музыкально – двигательной и музыкально – изобразительной импровизации;</w:t>
      </w:r>
    </w:p>
    <w:p w:rsidR="00D24D7E" w:rsidRPr="00B62371" w:rsidRDefault="00D24D7E" w:rsidP="00D33193">
      <w:pPr>
        <w:jc w:val="both"/>
      </w:pPr>
      <w:r w:rsidRPr="00B62371">
        <w:t>- умений и навыков выразительного исполнения детского фольклора (потешек, пестушек, прибауток, закличек, игровых и колыбельных песен), а также песен композиторов – классиков и современных авторов для детей;</w:t>
      </w:r>
    </w:p>
    <w:p w:rsidR="00D24D7E" w:rsidRPr="00B62371" w:rsidRDefault="00D24D7E" w:rsidP="00D33193">
      <w:pPr>
        <w:ind w:firstLine="708"/>
        <w:jc w:val="both"/>
      </w:pPr>
      <w:r w:rsidRPr="00B62371">
        <w:t>4. Формирование музыкально – релаксационной культуры, умений и навыков использования музыки для саморегуляции эмоциональных состояний с помощью арт – терапевтических упражнений, музыкальных инсценировок русских народных сказок.</w:t>
      </w:r>
    </w:p>
    <w:p w:rsidR="00D24D7E" w:rsidRPr="00B62371" w:rsidRDefault="00D24D7E" w:rsidP="00D33193">
      <w:pPr>
        <w:jc w:val="both"/>
      </w:pPr>
      <w:r w:rsidRPr="00B62371">
        <w:t xml:space="preserve">   Содержание программы основано на целенаправленно отобранных музыкальных образах природы, сказочных персонажей, человека, народа, Родины. Художественно – образное содержание музыкальных произведений отражает такие духовно – нравственные ценности, как любовь к России, людям, природе, к прекрасному в искусстве и жизни. В этих музыкальных произведениях воплощены традиционные образцы – идеалы человека и такие качества реальных и сказочных героев как доброта, красота, смелость, находчивость, сообразительность, способность к состраданию, любовь к детям, трудолюбие, справедливость.</w:t>
      </w:r>
    </w:p>
    <w:p w:rsidR="00D24D7E" w:rsidRPr="00B62371" w:rsidRDefault="00D24D7E" w:rsidP="00D33193">
      <w:pPr>
        <w:ind w:firstLine="708"/>
        <w:jc w:val="both"/>
      </w:pPr>
      <w:r w:rsidRPr="00B62371">
        <w:t>В первом классе обучающиеся в увлекательной форме, во время музыкального путешествия по Волшебному царству звуков, Сказочной стране, родным просторам и Острову музыкальных сокровищ получают общее представление о музыке как безграничном мире музыкальных звуков и образов, о связи музыки с другими видами искусства и жизнью человека.</w:t>
      </w:r>
    </w:p>
    <w:p w:rsidR="00D24D7E" w:rsidRPr="00B62371" w:rsidRDefault="00D24D7E" w:rsidP="00D33193">
      <w:pPr>
        <w:ind w:firstLine="708"/>
        <w:jc w:val="both"/>
      </w:pPr>
      <w:r w:rsidRPr="00B62371">
        <w:t>В таком музыкальном путешествии дети учатся вслушиваться в звуки природных стихий, голоса животных и птиц, встречаются со сказочными героями, знакомятся с народными музыкантами, слушают и исполняют народную, классическую и современную музыку.</w:t>
      </w:r>
    </w:p>
    <w:p w:rsidR="00D24D7E" w:rsidRPr="00B62371" w:rsidRDefault="00D24D7E" w:rsidP="00D33193">
      <w:pPr>
        <w:ind w:firstLine="708"/>
        <w:jc w:val="both"/>
      </w:pPr>
      <w:r w:rsidRPr="00B62371">
        <w:t>Каждая тема содержит несколько уроков, учебный материал делится на инвариантную и вариативную части, что обеспечивает возможность разноуровневого обучения.</w:t>
      </w:r>
    </w:p>
    <w:p w:rsidR="00D24D7E" w:rsidRPr="00B62371" w:rsidRDefault="00D24D7E" w:rsidP="00D33193">
      <w:pPr>
        <w:ind w:firstLine="708"/>
        <w:jc w:val="both"/>
      </w:pPr>
      <w:r w:rsidRPr="00B62371">
        <w:t>Темы завершаются тренингами и творческими проектами, реализуемыми в различных формах дополнительного образования (концерт, праздник, музыкальный салон, викторина, музыкальный спектакль, театрализованное представление).</w:t>
      </w:r>
    </w:p>
    <w:p w:rsidR="00D24D7E" w:rsidRPr="00B62371" w:rsidRDefault="00D24D7E" w:rsidP="00D33193">
      <w:pPr>
        <w:ind w:firstLine="708"/>
        <w:jc w:val="both"/>
      </w:pPr>
    </w:p>
    <w:p w:rsidR="00D24D7E" w:rsidRDefault="00D24D7E" w:rsidP="00D33193">
      <w:pPr>
        <w:autoSpaceDE w:val="0"/>
        <w:autoSpaceDN w:val="0"/>
        <w:adjustRightInd w:val="0"/>
        <w:jc w:val="center"/>
        <w:rPr>
          <w:b/>
          <w:bCs/>
          <w:spacing w:val="-19"/>
        </w:rPr>
      </w:pPr>
      <w:r w:rsidRPr="00B62371">
        <w:rPr>
          <w:b/>
          <w:bCs/>
          <w:spacing w:val="-19"/>
        </w:rPr>
        <w:t>Планируемые результаты</w:t>
      </w:r>
    </w:p>
    <w:p w:rsidR="00D24D7E" w:rsidRPr="00B62371" w:rsidRDefault="00D24D7E" w:rsidP="00D33193">
      <w:pPr>
        <w:autoSpaceDE w:val="0"/>
        <w:autoSpaceDN w:val="0"/>
        <w:adjustRightInd w:val="0"/>
        <w:jc w:val="center"/>
      </w:pP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b/>
          <w:i/>
          <w:sz w:val="28"/>
          <w:szCs w:val="28"/>
        </w:rPr>
      </w:pPr>
      <w:r w:rsidRPr="00B62371">
        <w:t>;</w:t>
      </w:r>
      <w:r>
        <w:rPr>
          <w:rFonts w:ascii="Arial Narrow" w:hAnsi="Arial Narrow"/>
          <w:b/>
          <w:i/>
          <w:sz w:val="28"/>
          <w:szCs w:val="28"/>
        </w:rPr>
        <w:t>ЛИЧНОСТНЫЕ</w:t>
      </w:r>
    </w:p>
    <w:p w:rsidR="00D24D7E" w:rsidRDefault="00D24D7E" w:rsidP="00A235CC">
      <w:pPr>
        <w:autoSpaceDE w:val="0"/>
        <w:autoSpaceDN w:val="0"/>
        <w:adjustRightInd w:val="0"/>
        <w:ind w:firstLine="708"/>
        <w:jc w:val="both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У учащихся будут сформированы: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мотивация и познавательный интерес к музыке и музыкальной деятельности;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чувство уважения к народной песне, народным традициям, музыкальной культуре России;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эмоционально - ценностное отношение к Государственному гимну России; к произведениям народной и классической музыки;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понимание разнообразия и богатства музыкальных средств для выражения состояния природы, духовного состояния человека.</w:t>
      </w:r>
    </w:p>
    <w:p w:rsidR="00D24D7E" w:rsidRDefault="00D24D7E" w:rsidP="00A235CC">
      <w:pPr>
        <w:autoSpaceDE w:val="0"/>
        <w:autoSpaceDN w:val="0"/>
        <w:adjustRightInd w:val="0"/>
        <w:ind w:firstLine="708"/>
        <w:jc w:val="both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Учащиеся получат возможность для формирования: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чувства сопричастности к культуре своего народа;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понимания музыкальной культуры как неотъемлемой части различных сфер человеческой жизни (семейно - бытовой, праздничной, трудовой, воинской, спортивной и др.) и отражение в ней исторических событий и личностей;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положительной мотивации к прослушиванию «живой» музыки, к посещению концертных залов, музыкальных театров;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ценностно - смысловых установок, отражающих индивидуально - личностные позиции;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уважительного отношения к музыкальному наследию России и каждого из народов нашей страны, понимания ценности многонационального российского общества культурного разнообразия России;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положительной мотивации к изучению основ нотной грамоты;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мотивации к занятиям определённым видом музыкальной деятельности;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эмоциональн - ценностного отношения к музыке как живому, образному искусству.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ПРЕДМЕТНЫЕ</w:t>
      </w:r>
    </w:p>
    <w:p w:rsidR="00D24D7E" w:rsidRDefault="00D24D7E" w:rsidP="00A235CC">
      <w:pPr>
        <w:autoSpaceDE w:val="0"/>
        <w:autoSpaceDN w:val="0"/>
        <w:adjustRightInd w:val="0"/>
        <w:ind w:firstLine="708"/>
        <w:jc w:val="both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Учащиеся научатся: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исполнять Государственный гимн Российской Федерации;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объяснять значение понятия «классическая музыка»;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узнавать изученные музыкальные произведения и называть имена их авторов;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называть изученные жанры и формы камерной, хоровой и симфонической музыки;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называть наименования и авторов шедевров оперного и балетного искусства;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исполнять соло несколько народных и композиторских песен (по выбору учащегося);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различать виды музыкально - исполнительских коллективов (хор, оркестр, ансамбль);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называть основные традиционные формы трансляции музыки от композитора через исполнителей к слушателям (концерт и музыкальный спектакль);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использовать доступные младшим школьникам современные информационные каналы и средства трансляции классической музыки;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понимать выразительность и изобразительность музыкальной интонации в классической музыке;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устанавливать взаимосвязь народной и классической музыки;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выразительно исполнять в хоре вокальные произведения с сопровождением и без сопровождения, одноголосные и с элементами двухголосия;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определять на слух основные жанры музыки;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определять и сравнивать характер, настроение и средства музыкальной выразительности (мелодия, ритм, темп, тембр, динамика) в музыкальных произведениях (фрагментах);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передавать настроение музыки и его изменение: в пении, музыкально - пластическом движении.</w:t>
      </w:r>
    </w:p>
    <w:p w:rsidR="00D24D7E" w:rsidRDefault="00D24D7E" w:rsidP="00A235CC">
      <w:pPr>
        <w:autoSpaceDE w:val="0"/>
        <w:autoSpaceDN w:val="0"/>
        <w:adjustRightInd w:val="0"/>
        <w:ind w:firstLine="708"/>
        <w:jc w:val="both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Учащиеся получат возможность научиться: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определять особенности оперетты и мюзикла как видов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Музыкально - сценического искусства;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различать и называть музыкальные инструменты симфонического оркестра; певческие голоса в академическом хоре и оперном спектакле;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называть основные учреждения культуры, в которых исполняется для слушателей классическая музыка и сохраняются традиции музыкальной культуры, перечислять названия знаменитых концертных залов, музыкальных театров и музыкальных музеев России и других стран;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передавать настроение музыки и его изменение в игре на музыкальных инструментах;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применять приобретённые знания и умения в практической деятельности и повседневной жизни при посещении концертов, музыкальных спектаклей и музеев, прослушивании записей музыкальных произведений, самостоятельном пении и игре на музыкальных инструментах, разработке и реализации творческих проектов в сфере музыкальной культуры.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МЕТАПРЕДМЕТНЫЕ</w:t>
      </w:r>
    </w:p>
    <w:p w:rsidR="00D24D7E" w:rsidRDefault="00D24D7E" w:rsidP="00A235CC">
      <w:pPr>
        <w:autoSpaceDE w:val="0"/>
        <w:autoSpaceDN w:val="0"/>
        <w:adjustRightInd w:val="0"/>
        <w:ind w:firstLine="708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Регулятивные</w:t>
      </w:r>
    </w:p>
    <w:p w:rsidR="00D24D7E" w:rsidRDefault="00D24D7E" w:rsidP="00A235CC">
      <w:pPr>
        <w:autoSpaceDE w:val="0"/>
        <w:autoSpaceDN w:val="0"/>
        <w:adjustRightInd w:val="0"/>
        <w:ind w:firstLine="708"/>
        <w:jc w:val="both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Учащиеся научатся: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определять цели и ставить учебные задачи, осуществлять поиск средств их решения (под руководством учителя);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выполнять музыкально - творческие задания по инструкции учителя, по заданным правилам;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планировать, контролировать и оценивать учебные действия в соответствии с поставленной задачей (под руководством учителя);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вносить коррективы в свою работу;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различать и соотносить замысел и результат работы;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адекватно воспринимать содержательную оценку своей работы учителем; адекватно оценивать правильность выполнения задания;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анализировать результаты собственной и коллективной работы по заданным критериям;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решать творческие задачи, используя известные средства;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объяснять, как строилась работа в паре, в группе;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участвовать в разработке и реализации коллективных музыкально - творческих проектов.</w:t>
      </w:r>
    </w:p>
    <w:p w:rsidR="00D24D7E" w:rsidRDefault="00D24D7E" w:rsidP="00A235CC">
      <w:pPr>
        <w:autoSpaceDE w:val="0"/>
        <w:autoSpaceDN w:val="0"/>
        <w:adjustRightInd w:val="0"/>
        <w:ind w:firstLine="708"/>
        <w:jc w:val="both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Учащиеся получат возможность научиться: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самостоятельно исполнять музыкальные произведения разных форм и жанров (пение, драматизация, музыкально - пластическое движени, импровизация и др.);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реализовывать собственный творческий потенциал, применяя музыкальные знания и представления о музыкальном искусстве для выполнения учебных задач;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планировать свои действия при выполнении музыкально - творческих заданий;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руководствоваться определёнными техниками и приёмами при выполнении музыкально - творческих заданий;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определять критерии оценки, анализировать и оценивать по заданным критериям результаты собственной  и коллективной музыкально - творческой работы;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применять приобретённые знания и умения в практической деятельности и повседневной жизни при посещении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концертов, музыкальных спектаклей и музеев, прослушивании записей музыкальных произведений, самостоятельном пении и игре на музыкальных инструментах, разработке и реализации творческих проектов в сфере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музыкальной культуры.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Познавательные</w:t>
      </w:r>
    </w:p>
    <w:p w:rsidR="00D24D7E" w:rsidRDefault="00D24D7E" w:rsidP="00A235CC">
      <w:pPr>
        <w:autoSpaceDE w:val="0"/>
        <w:autoSpaceDN w:val="0"/>
        <w:adjustRightInd w:val="0"/>
        <w:ind w:firstLine="708"/>
        <w:jc w:val="both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Учащиеся научатся: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свободно ориентироваться в книге, используя информацию форзацев, оглавления, справочного бюро;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осуществлять поиск необходимой информации, используя различные справочные материалы; пользоваться  вместе со взрослыми магнитофоном и другими современными средствами записи и воспроизведения музыки;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различать, сравнивать, группировать музыкальные произведения по видам и жанрам музыкального искусства (народное, классическое, современное), по музыкальным сценическим формам (опера, балет, оперетта, мюзикл), по создателям музыки (композиторы);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различать звучание отдельных музыкальных инструментов;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различать изученные произведения русской и зарубежной классики, народные песни и песни современных композиторов для детей;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сравнивать музыкальные произведения, особенности воплощения разными композиторами одного и того же образа;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характеризовать музыкальные произведения, персонажей музыкальных произведений;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группировать, классифицировать музыкальные инструменты (ударные, духовые, струнные; народные, современные);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различать, группировать виды ансамблей (инструментальный, вокальный), хоров (народный, академический, церковный) и оркестров (народных инструментов, духовой и симфонический);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устанавливать взаимосвязи между музыкой и другими видами искусства на уровне общности их тем и художественных образов;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характеризовать образцы творчества крупнейших русских композиторов М.И. Глинки, П.И. Чайковского и Н.А. Римского - Корсакова.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 Учащиеся получат возможность научиться: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применять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музыкальной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информации;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сравнивать, группировать, классифицировать по родовидовым признакам музыкального искусства;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устанавливать аналогии и причинно - следственные связи, анализировать, обобщать на материале музыкальных произведений, в том числе анализировать приёмы создания образов в музыкальных произведениях;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осуществлять перевод нотной записи в ритмический рисунок, мелодию, использовать систему графических знаков для ориентации в нотном письме при пении простейших мелодий;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выступать с аудио-, видео- и графическим сопровождением.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Коммуникативные</w:t>
      </w:r>
    </w:p>
    <w:p w:rsidR="00D24D7E" w:rsidRDefault="00D24D7E" w:rsidP="00A235CC">
      <w:pPr>
        <w:autoSpaceDE w:val="0"/>
        <w:autoSpaceDN w:val="0"/>
        <w:adjustRightInd w:val="0"/>
        <w:ind w:firstLine="708"/>
        <w:jc w:val="both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Учащиеся научатся: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объяснять роль Государственного гимна Российской Федерации как одного из символов Российского государства;</w:t>
      </w:r>
    </w:p>
    <w:p w:rsidR="00D24D7E" w:rsidRDefault="00D24D7E" w:rsidP="00A235CC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• </w:t>
      </w:r>
      <w:r>
        <w:rPr>
          <w:rFonts w:ascii="Arial Narrow" w:hAnsi="Arial Narrow"/>
          <w:sz w:val="28"/>
          <w:szCs w:val="28"/>
        </w:rPr>
        <w:t>объяснять понятие «классическая музыка», рассказывать о содержании прослушанных музыкальных произведений, о композиторах, о концертных залах;</w:t>
      </w:r>
    </w:p>
    <w:p w:rsidR="00D24D7E" w:rsidRDefault="00D24D7E" w:rsidP="00D33193">
      <w:pPr>
        <w:autoSpaceDE w:val="0"/>
        <w:autoSpaceDN w:val="0"/>
        <w:adjustRightInd w:val="0"/>
        <w:jc w:val="both"/>
      </w:pPr>
    </w:p>
    <w:p w:rsidR="00D24D7E" w:rsidRPr="00D33193" w:rsidRDefault="00D24D7E" w:rsidP="00D33193">
      <w:pPr>
        <w:jc w:val="center"/>
        <w:rPr>
          <w:b/>
          <w:sz w:val="20"/>
          <w:szCs w:val="20"/>
        </w:rPr>
      </w:pPr>
      <w:r w:rsidRPr="00D33193">
        <w:rPr>
          <w:b/>
          <w:sz w:val="20"/>
          <w:szCs w:val="20"/>
        </w:rPr>
        <w:t xml:space="preserve">Основное содержание программы </w:t>
      </w:r>
    </w:p>
    <w:p w:rsidR="00D24D7E" w:rsidRPr="00D33193" w:rsidRDefault="00D24D7E" w:rsidP="00D33193">
      <w:pPr>
        <w:jc w:val="both"/>
        <w:rPr>
          <w:b/>
          <w:sz w:val="22"/>
          <w:szCs w:val="22"/>
        </w:rPr>
      </w:pPr>
      <w:r w:rsidRPr="00D33193">
        <w:rPr>
          <w:b/>
          <w:sz w:val="22"/>
          <w:szCs w:val="22"/>
        </w:rPr>
        <w:t xml:space="preserve">                                                                                                            3 КЛАСС.</w:t>
      </w:r>
    </w:p>
    <w:p w:rsidR="00D24D7E" w:rsidRPr="00D33193" w:rsidRDefault="00D24D7E" w:rsidP="00D3319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D24D7E" w:rsidRPr="00D33193" w:rsidRDefault="00D24D7E" w:rsidP="00D33193">
      <w:pPr>
        <w:pStyle w:val="ListParagraph"/>
        <w:numPr>
          <w:ilvl w:val="0"/>
          <w:numId w:val="4"/>
        </w:numPr>
        <w:jc w:val="both"/>
        <w:rPr>
          <w:b/>
        </w:rPr>
      </w:pPr>
      <w:r w:rsidRPr="00D33193">
        <w:rPr>
          <w:b/>
        </w:rPr>
        <w:t>«В концертном зале» (9 часов).</w:t>
      </w:r>
    </w:p>
    <w:p w:rsidR="00D24D7E" w:rsidRPr="00D33193" w:rsidRDefault="00D24D7E" w:rsidP="00D33193">
      <w:pPr>
        <w:jc w:val="both"/>
      </w:pPr>
      <w:r w:rsidRPr="00D33193">
        <w:t>Концерт хоровой музыки. Концерт камерной музыки. Концерт симфонической музыки.</w:t>
      </w:r>
    </w:p>
    <w:p w:rsidR="00D24D7E" w:rsidRPr="00D33193" w:rsidRDefault="00D24D7E" w:rsidP="00D33193">
      <w:pPr>
        <w:pStyle w:val="ListParagraph"/>
        <w:numPr>
          <w:ilvl w:val="0"/>
          <w:numId w:val="4"/>
        </w:numPr>
        <w:jc w:val="both"/>
        <w:rPr>
          <w:b/>
        </w:rPr>
      </w:pPr>
      <w:r w:rsidRPr="00D33193">
        <w:rPr>
          <w:b/>
        </w:rPr>
        <w:t>В музыкальном театре (17 часов).</w:t>
      </w:r>
    </w:p>
    <w:p w:rsidR="00D24D7E" w:rsidRPr="00D33193" w:rsidRDefault="00D24D7E" w:rsidP="00D33193">
      <w:pPr>
        <w:jc w:val="both"/>
      </w:pPr>
      <w:r w:rsidRPr="00D33193">
        <w:t>Опера. Оперетта. Балет. Мюзикл.</w:t>
      </w:r>
    </w:p>
    <w:p w:rsidR="00D24D7E" w:rsidRPr="00D33193" w:rsidRDefault="00D24D7E" w:rsidP="00D33193">
      <w:pPr>
        <w:pStyle w:val="ListParagraph"/>
        <w:numPr>
          <w:ilvl w:val="0"/>
          <w:numId w:val="4"/>
        </w:numPr>
        <w:jc w:val="both"/>
        <w:rPr>
          <w:b/>
        </w:rPr>
      </w:pPr>
      <w:r w:rsidRPr="00D33193">
        <w:rPr>
          <w:b/>
        </w:rPr>
        <w:t>«В музыкальном музее» (8 часов).</w:t>
      </w:r>
    </w:p>
    <w:p w:rsidR="00D24D7E" w:rsidRDefault="00D24D7E" w:rsidP="00D33193">
      <w:pPr>
        <w:jc w:val="both"/>
      </w:pPr>
      <w:r w:rsidRPr="00D33193">
        <w:t>Музыкальные инструменты. Музыка и техника. Музыка и другие виды искусства. Музыка и книги.</w:t>
      </w:r>
    </w:p>
    <w:p w:rsidR="00D24D7E" w:rsidRDefault="00D24D7E" w:rsidP="00A235CC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A235CC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A235CC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A235CC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A235CC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A235CC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A235CC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3D24BA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3D24BA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3D24BA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3D24BA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3D24BA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3D24BA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3D24BA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3D24BA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3D24BA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3D24BA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3D24BA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A235CC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Default="00D24D7E" w:rsidP="00A235CC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</w:rPr>
      </w:pPr>
    </w:p>
    <w:p w:rsidR="00D24D7E" w:rsidRPr="00A235CC" w:rsidRDefault="00D24D7E" w:rsidP="00A235CC">
      <w:pPr>
        <w:jc w:val="center"/>
        <w:rPr>
          <w:rFonts w:ascii="Arial Narrow" w:hAnsi="Arial Narrow"/>
          <w:b/>
          <w:color w:val="333333"/>
          <w:sz w:val="40"/>
          <w:szCs w:val="40"/>
          <w:u w:val="single"/>
          <w:lang w:eastAsia="en-US"/>
        </w:rPr>
      </w:pPr>
    </w:p>
    <w:p w:rsidR="00D24D7E" w:rsidRPr="00D33193" w:rsidRDefault="00D24D7E" w:rsidP="00D33193">
      <w:pPr>
        <w:jc w:val="both"/>
      </w:pPr>
    </w:p>
    <w:tbl>
      <w:tblPr>
        <w:tblpPr w:leftFromText="180" w:rightFromText="180" w:vertAnchor="page" w:horzAnchor="margin" w:tblpXSpec="center" w:tblpY="571"/>
        <w:tblW w:w="15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417"/>
        <w:gridCol w:w="3400"/>
        <w:gridCol w:w="1386"/>
        <w:gridCol w:w="31"/>
        <w:gridCol w:w="141"/>
        <w:gridCol w:w="6518"/>
        <w:gridCol w:w="1100"/>
        <w:gridCol w:w="1168"/>
      </w:tblGrid>
      <w:tr w:rsidR="00D24D7E" w:rsidTr="00D33193">
        <w:trPr>
          <w:trHeight w:val="1978"/>
        </w:trPr>
        <w:tc>
          <w:tcPr>
            <w:tcW w:w="15870" w:type="dxa"/>
            <w:gridSpan w:val="9"/>
          </w:tcPr>
          <w:p w:rsidR="00D24D7E" w:rsidRDefault="00D24D7E" w:rsidP="00A235CC">
            <w:pPr>
              <w:jc w:val="center"/>
              <w:rPr>
                <w:rFonts w:ascii="Arial Narrow" w:hAnsi="Arial Narrow"/>
                <w:b/>
                <w:color w:val="333333"/>
                <w:sz w:val="40"/>
                <w:szCs w:val="40"/>
                <w:u w:val="single"/>
                <w:lang w:eastAsia="en-US"/>
              </w:rPr>
            </w:pPr>
            <w:r>
              <w:rPr>
                <w:rFonts w:ascii="Arial Narrow" w:hAnsi="Arial Narrow"/>
                <w:b/>
                <w:color w:val="333333"/>
                <w:sz w:val="40"/>
                <w:szCs w:val="40"/>
                <w:u w:val="single"/>
              </w:rPr>
              <w:t>Календарно-тематическое планирование.</w:t>
            </w:r>
          </w:p>
          <w:p w:rsidR="00D24D7E" w:rsidRDefault="00D24D7E" w:rsidP="00A235CC">
            <w:pPr>
              <w:ind w:left="-851"/>
              <w:jc w:val="center"/>
              <w:rPr>
                <w:rFonts w:ascii="Arial Narrow" w:hAnsi="Arial Narrow"/>
                <w:color w:val="333333"/>
                <w:sz w:val="28"/>
                <w:szCs w:val="28"/>
              </w:rPr>
            </w:pPr>
            <w:r>
              <w:rPr>
                <w:rFonts w:ascii="Arial Narrow" w:hAnsi="Arial Narrow"/>
                <w:b/>
                <w:color w:val="333333"/>
                <w:u w:val="single"/>
              </w:rPr>
              <w:t xml:space="preserve">Предмет:  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>музыка</w:t>
            </w:r>
          </w:p>
          <w:p w:rsidR="00D24D7E" w:rsidRDefault="00D24D7E" w:rsidP="00A235CC">
            <w:pPr>
              <w:ind w:left="-851"/>
              <w:jc w:val="center"/>
              <w:rPr>
                <w:rFonts w:ascii="Arial Narrow" w:hAnsi="Arial Narrow"/>
                <w:color w:val="333333"/>
              </w:rPr>
            </w:pPr>
            <w:r>
              <w:rPr>
                <w:rFonts w:ascii="Arial Narrow" w:hAnsi="Arial Narrow"/>
                <w:b/>
                <w:color w:val="333333"/>
                <w:u w:val="single"/>
              </w:rPr>
              <w:t xml:space="preserve">Класс:  </w:t>
            </w:r>
            <w:r>
              <w:rPr>
                <w:rFonts w:ascii="Arial Narrow" w:hAnsi="Arial Narrow"/>
                <w:color w:val="333333"/>
              </w:rPr>
              <w:t>3 класс</w:t>
            </w:r>
          </w:p>
          <w:p w:rsidR="00D24D7E" w:rsidRDefault="00D24D7E" w:rsidP="00A235CC">
            <w:pPr>
              <w:ind w:left="-851"/>
              <w:jc w:val="center"/>
              <w:rPr>
                <w:rFonts w:ascii="Arial Narrow" w:hAnsi="Arial Narrow"/>
                <w:color w:val="333333"/>
              </w:rPr>
            </w:pPr>
            <w:r>
              <w:rPr>
                <w:rFonts w:ascii="Arial Narrow" w:hAnsi="Arial Narrow"/>
                <w:b/>
                <w:color w:val="333333"/>
                <w:u w:val="single"/>
              </w:rPr>
              <w:t xml:space="preserve">Количество часов в неделю:   </w:t>
            </w:r>
            <w:r>
              <w:rPr>
                <w:rFonts w:ascii="Arial Narrow" w:hAnsi="Arial Narrow"/>
                <w:color w:val="333333"/>
              </w:rPr>
              <w:t>1 час</w:t>
            </w:r>
          </w:p>
          <w:p w:rsidR="00D24D7E" w:rsidRDefault="00D24D7E" w:rsidP="00A235CC">
            <w:pPr>
              <w:ind w:left="-851"/>
              <w:jc w:val="center"/>
              <w:rPr>
                <w:rFonts w:ascii="Arial Narrow" w:hAnsi="Arial Narrow"/>
                <w:color w:val="333333"/>
              </w:rPr>
            </w:pPr>
            <w:r>
              <w:rPr>
                <w:rFonts w:ascii="Arial Narrow" w:hAnsi="Arial Narrow"/>
                <w:b/>
                <w:color w:val="333333"/>
                <w:u w:val="single"/>
              </w:rPr>
              <w:t xml:space="preserve">Количество часов в год:  </w:t>
            </w:r>
            <w:r>
              <w:rPr>
                <w:rFonts w:ascii="Arial Narrow" w:hAnsi="Arial Narrow"/>
                <w:color w:val="333333"/>
              </w:rPr>
              <w:t>34 часа</w:t>
            </w:r>
          </w:p>
          <w:p w:rsidR="00D24D7E" w:rsidRPr="00D33193" w:rsidRDefault="00D24D7E" w:rsidP="00A235CC">
            <w:pPr>
              <w:jc w:val="both"/>
            </w:pPr>
          </w:p>
          <w:p w:rsidR="00D24D7E" w:rsidRDefault="00D24D7E" w:rsidP="00A235CC">
            <w:pPr>
              <w:ind w:left="-851"/>
              <w:rPr>
                <w:i/>
                <w:color w:val="333333"/>
                <w:sz w:val="28"/>
                <w:szCs w:val="28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>
            <w:pPr>
              <w:rPr>
                <w:b/>
                <w:color w:val="333333"/>
                <w:lang w:val="en-US" w:eastAsia="en-US"/>
              </w:rPr>
            </w:pPr>
            <w:r>
              <w:rPr>
                <w:b/>
                <w:color w:val="333333"/>
                <w:sz w:val="22"/>
                <w:szCs w:val="22"/>
              </w:rPr>
              <w:t>№</w:t>
            </w:r>
          </w:p>
          <w:p w:rsidR="00D24D7E" w:rsidRDefault="00D24D7E">
            <w:pPr>
              <w:rPr>
                <w:b/>
                <w:color w:val="333333"/>
              </w:rPr>
            </w:pPr>
            <w:r>
              <w:rPr>
                <w:b/>
                <w:color w:val="333333"/>
                <w:sz w:val="22"/>
                <w:szCs w:val="22"/>
              </w:rPr>
              <w:t>уро</w:t>
            </w:r>
          </w:p>
          <w:p w:rsidR="00D24D7E" w:rsidRDefault="00D24D7E">
            <w:pPr>
              <w:rPr>
                <w:b/>
                <w:color w:val="333333"/>
                <w:lang w:val="en-US" w:eastAsia="en-US"/>
              </w:rPr>
            </w:pPr>
            <w:r>
              <w:rPr>
                <w:b/>
                <w:color w:val="333333"/>
                <w:sz w:val="22"/>
                <w:szCs w:val="22"/>
              </w:rPr>
              <w:t>ка</w:t>
            </w:r>
          </w:p>
        </w:tc>
        <w:tc>
          <w:tcPr>
            <w:tcW w:w="1417" w:type="dxa"/>
          </w:tcPr>
          <w:p w:rsidR="00D24D7E" w:rsidRDefault="00D24D7E">
            <w:pPr>
              <w:rPr>
                <w:b/>
                <w:color w:val="333333"/>
                <w:lang w:val="en-US" w:eastAsia="en-US"/>
              </w:rPr>
            </w:pPr>
            <w:r>
              <w:rPr>
                <w:b/>
                <w:color w:val="333333"/>
                <w:sz w:val="22"/>
                <w:szCs w:val="22"/>
              </w:rPr>
              <w:t>Тема урока,</w:t>
            </w:r>
          </w:p>
          <w:p w:rsidR="00D24D7E" w:rsidRDefault="00D24D7E">
            <w:pPr>
              <w:rPr>
                <w:b/>
                <w:color w:val="333333"/>
              </w:rPr>
            </w:pPr>
            <w:r>
              <w:rPr>
                <w:b/>
                <w:color w:val="333333"/>
                <w:sz w:val="22"/>
                <w:szCs w:val="22"/>
              </w:rPr>
              <w:t>страницы</w:t>
            </w:r>
          </w:p>
          <w:p w:rsidR="00D24D7E" w:rsidRDefault="00D24D7E">
            <w:pPr>
              <w:rPr>
                <w:b/>
                <w:color w:val="333333"/>
                <w:lang w:val="en-US" w:eastAsia="en-US"/>
              </w:rPr>
            </w:pPr>
            <w:r>
              <w:rPr>
                <w:b/>
                <w:color w:val="333333"/>
                <w:sz w:val="22"/>
                <w:szCs w:val="22"/>
              </w:rPr>
              <w:t>учебника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b/>
                <w:color w:val="333333"/>
                <w:sz w:val="22"/>
                <w:szCs w:val="22"/>
              </w:rPr>
              <w:t>Задачи урока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b/>
                <w:color w:val="333333"/>
                <w:lang w:val="en-US" w:eastAsia="en-US"/>
              </w:rPr>
            </w:pPr>
            <w:r>
              <w:rPr>
                <w:b/>
                <w:color w:val="333333"/>
                <w:sz w:val="22"/>
                <w:szCs w:val="22"/>
              </w:rPr>
              <w:t>РНК</w:t>
            </w: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b/>
                <w:i/>
                <w:color w:val="333333"/>
                <w:lang w:val="en-US" w:eastAsia="en-US"/>
              </w:rPr>
            </w:pPr>
            <w:r>
              <w:rPr>
                <w:b/>
                <w:i/>
                <w:color w:val="333333"/>
                <w:sz w:val="22"/>
                <w:szCs w:val="22"/>
              </w:rPr>
              <w:t>Характеристика</w:t>
            </w:r>
          </w:p>
          <w:p w:rsidR="00D24D7E" w:rsidRDefault="00D24D7E">
            <w:pPr>
              <w:rPr>
                <w:b/>
                <w:i/>
                <w:color w:val="333333"/>
                <w:lang w:val="en-US" w:eastAsia="en-US"/>
              </w:rPr>
            </w:pPr>
            <w:r>
              <w:rPr>
                <w:b/>
                <w:i/>
                <w:color w:val="333333"/>
                <w:sz w:val="22"/>
                <w:szCs w:val="22"/>
              </w:rPr>
              <w:t>учебной деятельности учащихся</w:t>
            </w:r>
          </w:p>
        </w:tc>
        <w:tc>
          <w:tcPr>
            <w:tcW w:w="2268" w:type="dxa"/>
            <w:gridSpan w:val="2"/>
          </w:tcPr>
          <w:p w:rsidR="00D24D7E" w:rsidRDefault="00D24D7E">
            <w:pPr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sz w:val="22"/>
                <w:szCs w:val="22"/>
              </w:rPr>
              <w:t xml:space="preserve">дата </w:t>
            </w:r>
          </w:p>
        </w:tc>
      </w:tr>
      <w:tr w:rsidR="00D24D7E" w:rsidTr="00D33193">
        <w:tc>
          <w:tcPr>
            <w:tcW w:w="13602" w:type="dxa"/>
            <w:gridSpan w:val="7"/>
          </w:tcPr>
          <w:p w:rsidR="00D24D7E" w:rsidRDefault="00D24D7E">
            <w:pPr>
              <w:jc w:val="center"/>
              <w:rPr>
                <w:b/>
                <w:i/>
                <w:color w:val="333333"/>
                <w:lang w:eastAsia="en-US"/>
              </w:rPr>
            </w:pPr>
            <w:r>
              <w:rPr>
                <w:b/>
                <w:i/>
                <w:color w:val="333333"/>
              </w:rPr>
              <w:t>В концертном зале</w:t>
            </w:r>
          </w:p>
        </w:tc>
        <w:tc>
          <w:tcPr>
            <w:tcW w:w="1100" w:type="dxa"/>
          </w:tcPr>
          <w:p w:rsidR="00D24D7E" w:rsidRDefault="00D24D7E">
            <w:pPr>
              <w:jc w:val="center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</w:rPr>
              <w:t>план</w:t>
            </w:r>
          </w:p>
        </w:tc>
        <w:tc>
          <w:tcPr>
            <w:tcW w:w="1168" w:type="dxa"/>
          </w:tcPr>
          <w:p w:rsidR="00D24D7E" w:rsidRDefault="00D24D7E">
            <w:pPr>
              <w:jc w:val="center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</w:rPr>
              <w:t>факт</w:t>
            </w: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val="en-US"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val="en-US" w:eastAsia="en-US"/>
              </w:rPr>
            </w:pPr>
            <w:r>
              <w:rPr>
                <w:color w:val="333333"/>
              </w:rPr>
              <w:t>Концертные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залы.</w:t>
            </w:r>
          </w:p>
          <w:p w:rsidR="00D24D7E" w:rsidRDefault="00D24D7E">
            <w:pPr>
              <w:rPr>
                <w:color w:val="333333"/>
                <w:lang w:val="en-US" w:eastAsia="en-US"/>
              </w:rPr>
            </w:pPr>
            <w:r>
              <w:rPr>
                <w:color w:val="333333"/>
              </w:rPr>
              <w:t>С. 6–7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представлений о концертах как одной из наиболее распространённых форм публичных выступлений музыкантов. Знакомство с историей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концертов и знаменитыми концертными залами России и зарубежных стран. Развитие культуры восприятия музыки и музыкально исполнительской деятельности.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установки на посещение концертных залов.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Концертные залы Башкортостана</w:t>
            </w: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знакомые произведения классической музыки или их фрагменты в концертном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исполнении (просмотр видеозаписей).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Исполнять песни из программы для 2 класса.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06.09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хоровой музыки.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8–9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Развитие культуры воспрития музыки, вокальнохоровых умений и навыков учащихся.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Воспитание интереса к хоровому пению. Музыкальноэтическое воспитание учащихся.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установки на посещение концертов хоровых коллективов.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.</w:t>
            </w: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 xml:space="preserve">Слушать фрагмент концерта хоровой музыки(видеозапись); записи выступлений различных хоровых коллективов 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13.09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хоровой музыки: гимн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10–13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Знакомство с Государственным гимном Российской Федерации,с историей гимнов нашей страны. Дальнейшее развитие культуры музыкального воспрития, вокально-хоровых умений и навыков учащихся.Патриотическое воспитание.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Гимн республики Башкортостан</w:t>
            </w: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и исполнять Государственный гимн Российской Федерации (муз. А. Александрова,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сл. С. Михалкова); песню «Моя Москва» (муз. И. Дунаевского, сл. М. Лисянского, С. Агаряна).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20.09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хоровой музыки: церковное песнопение.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14–17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Знакомство учащихся с православным церковно-певческим искусством как одним из важных пластов традиционной отечественной музыкальной культуры. Дальнейшее развитие умений и навыков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хорового пения. Воспитание уважительного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отношения к религиозному искусству.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Духовно-нравственное воспитание.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знаменный распев; «Всенощное бдение» П.И. Чайковского(фрагмент).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).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27.09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хоровой музыки:хор.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18–19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Продолжение знакомства учащихся с различными жанрами хоровой музыки и её художественно-образным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содержанием. Дальнейшее знакомство с творчеством композиторов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и исполнять хор девушек из оперы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«Евгений Онегин» П.И. Чайковского (первую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фразу); хор «На севере диком» (муз. Н.А. Римского-Корсакова, сл. М.Ю. Лермонтова).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0410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хоровой музыки: кантата.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20–21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Знакомство с кантатой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как одним из жанров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музыки. Развитие представлений о взаимосвязи музыки с историей нашей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страны, с другими видами искусства.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Патриотическое воспитание.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.Башкирские композиторы</w:t>
            </w: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и исполнять кантату «Александр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Невский С.С.Прокофьева (фрагменты различных частей);  «Вставайте, люди русские» (из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кантаты «Александр Невский» С.С. Прокофьева).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Исполнять  русскую народную песню «Вспомним, братцы, Русь и славу»;  песню «Родина моя»  (муз.Ю. Гурьева,      сл.  С. Виноградовой).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08.10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камерной музыки.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24–25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Дальнейшее знакомство учащихся с музыкальными жанрами.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Развитие музыкального восприятия, художественно-эстетического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вкуса и потребности в посещении концертов классической музыки в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концертных залах.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Формирование установки на посещение концертов камерной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музыки.</w:t>
            </w:r>
          </w:p>
        </w:tc>
        <w:tc>
          <w:tcPr>
            <w:tcW w:w="1417" w:type="dxa"/>
            <w:gridSpan w:val="2"/>
          </w:tcPr>
          <w:p w:rsidR="00D24D7E" w:rsidRDefault="00D24D7E" w:rsidP="00D33193">
            <w:pPr>
              <w:rPr>
                <w:color w:val="333333"/>
                <w:lang w:eastAsia="en-US"/>
              </w:rPr>
            </w:pP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записи концертов камерной музыки(фрагменты): произведений камерной музыки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в исполнении знаменитых музыкантов.</w:t>
            </w:r>
          </w:p>
          <w:p w:rsidR="00D24D7E" w:rsidRDefault="00D24D7E" w:rsidP="001976B7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15.10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камерной музыки: романс.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26–29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представлений о романсе.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Знакомство с композиторами — авторами знаменитых романсов.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Развитие музыкального восприятия и вокальных способностей учащихся.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романсы: «Белеет парус одинокий»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(муз. А. Варламова, сл. М. Лермонтова), «Колокольчики  мои» (муз. П. Булахова, сл. А. Толстого), «Соловей» (муз. А. Алябьева  сл. А. Дельвига), «Романс черепахи Тортиллы» из к/ф «Приключения Буратино»(муз.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22.10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камерной музыки: пьеса.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30–31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представлений о пьесе как одном из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жанров камерной инструментальной музыки.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Развитие музыкально-исполнительских умений и навыков учащихся. Дальнейшее формирование представлении учащихся о связи русской классической музыки с народной культурой и историей нашей страны.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пьесы из цикла «Бирюльки» А. Лядова; «Про старину»  А. Лядова.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Исполнять старинные русские народные песни (повторение).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Выполнять упражнения арттерапии «Зеркало», «Юла» (повторение).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Рисовать под музыку миниатюры на тему «Про старину».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29.10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rPr>
          <w:trHeight w:val="70"/>
        </w:trPr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камерной музыки: соната.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32–33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Знакомство учащихся с сонатой как одним из жанров камерной инструментальной музыки,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формирование у них первоначальных представлений о сонатной форме.</w:t>
            </w:r>
          </w:p>
          <w:p w:rsidR="00D24D7E" w:rsidRDefault="00D24D7E">
            <w:pPr>
              <w:rPr>
                <w:color w:val="333333"/>
              </w:rPr>
            </w:pPr>
          </w:p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сонату № 14 («Лунная») Л.В. Бетховена.Исполнять песню «Сурок» (муз. Л.В.Бетховена, русский текст Н. Райковского).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12.11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симфонической музыки.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36–37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Развитие представлений учащихся о симфонической музыке, симфоническом оркестре и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его составе. Развитие культуры восприятия музыки и интереса к музыкально-исполнительской деятельности. Формирование у учащихся установки на посещение концертов симфонической музыки.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«Путеводитель по оркестру для юношества» Б. Бриттена.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Повторять исполнение под аккомпанемент симфонического оркестра (фонограмму)</w:t>
            </w:r>
          </w:p>
          <w:p w:rsidR="00D24D7E" w:rsidRDefault="00D24D7E" w:rsidP="00A51946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Гимна РФ.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19.11</w:t>
            </w:r>
          </w:p>
          <w:p w:rsidR="00D24D7E" w:rsidRDefault="00D24D7E">
            <w:pPr>
              <w:rPr>
                <w:color w:val="333333"/>
              </w:rPr>
            </w:pPr>
          </w:p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симфонической музыки: симфония.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38–39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Знакомство учащихся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с симфонией как крупной музыкальной формой.Дальнейшее знакомство с образами природы в музыке. Развитие представлений учащихся о взаимосвязи классической и народной музыки,поэзии и других видов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искусства. Развитие творческого воображения.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симфонию №1 (Зимние грёзы)П. Чайковского. (фрагмент).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Исполнять романс «Зимний вечер» (муз.М. Яковлева, сл. А. Пушкина); мелодекламацию стихотворения А. Пушкина «Зимняя дорога»; русскую народную песню «Цвели цветики».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Рисовать фантазию на тему «Зимние грёзы».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26.11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симфонической музыки: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А. Бородин.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Симфония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№2 «Богатырская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42–43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Развитие творческого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воображения.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.</w:t>
            </w: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симфонию № 2 («Богатырская»)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А. Бородина(экспозиция).</w:t>
            </w:r>
          </w:p>
          <w:p w:rsidR="00D24D7E" w:rsidRDefault="00D24D7E" w:rsidP="00A51946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Исполнять русскую народную песню «Вспомним, братцы, Русь и славу» (повторение).</w:t>
            </w:r>
          </w:p>
          <w:p w:rsidR="00D24D7E" w:rsidRDefault="00D24D7E" w:rsidP="00A51946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3.12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autoSpaceDE w:val="0"/>
              <w:autoSpaceDN w:val="0"/>
              <w:adjustRightInd w:val="0"/>
              <w:rPr>
                <w:rFonts w:cs="SchoolBookC"/>
                <w:color w:val="333333"/>
                <w:lang w:eastAsia="en-US"/>
              </w:rPr>
            </w:pPr>
            <w:r>
              <w:rPr>
                <w:rFonts w:cs="SchoolBookC"/>
                <w:color w:val="333333"/>
              </w:rPr>
              <w:t>Концерт симфонической музыки: симфоническая картина.</w:t>
            </w:r>
          </w:p>
          <w:p w:rsidR="00D24D7E" w:rsidRDefault="00D24D7E">
            <w:pPr>
              <w:autoSpaceDE w:val="0"/>
              <w:autoSpaceDN w:val="0"/>
              <w:adjustRightInd w:val="0"/>
              <w:rPr>
                <w:rFonts w:cs="SchoolBookC"/>
                <w:color w:val="333333"/>
              </w:rPr>
            </w:pPr>
            <w:r>
              <w:rPr>
                <w:rFonts w:cs="SchoolBookC"/>
                <w:color w:val="333333"/>
              </w:rPr>
              <w:t>С. 44–45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Дальнейшее знакомство с жанрами симфонической музыки и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творчеством композитора А. Лядова.</w:t>
            </w:r>
          </w:p>
        </w:tc>
        <w:tc>
          <w:tcPr>
            <w:tcW w:w="1417" w:type="dxa"/>
            <w:gridSpan w:val="2"/>
          </w:tcPr>
          <w:p w:rsidR="00D24D7E" w:rsidRDefault="00D24D7E" w:rsidP="00D33193">
            <w:pPr>
              <w:autoSpaceDE w:val="0"/>
              <w:autoSpaceDN w:val="0"/>
              <w:adjustRightInd w:val="0"/>
              <w:rPr>
                <w:color w:val="333333"/>
                <w:lang w:eastAsia="en-US"/>
              </w:rPr>
            </w:pP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симфонические картины А. Лядова«Баба-яга» (фрагменты); «Волшебное озеро»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(фрагменты).Исполнять песни о сказочных персонажах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(например, игровую русскую народную песню«Баба-яга», «Песенка Водяного» из мультфильма «Летучий корабль» (муз. М. Дунаевского, сл. Ю. Энтина).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Выполнять упражнение арт-терапии «Звуковые волны».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10.12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>
            <w:pPr>
              <w:pStyle w:val="ListParagraph"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Концерт сим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фонической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музыки: сим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фоническая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сюита.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48–49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Дальнейшее знакомство с жанрами симфонической музыки. Продолжение формирования у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учащихся представлений о взаимосвязи русской классической и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народной музыки.</w:t>
            </w:r>
          </w:p>
        </w:tc>
        <w:tc>
          <w:tcPr>
            <w:tcW w:w="1417" w:type="dxa"/>
            <w:gridSpan w:val="2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.народные песни</w:t>
            </w:r>
          </w:p>
        </w:tc>
        <w:tc>
          <w:tcPr>
            <w:tcW w:w="6659" w:type="dxa"/>
            <w:gridSpan w:val="2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симфоническую сюиту А.К. Лядова«Восемь русских народных песен для оркестра» (фрагменты).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Исполнять русские народные песни «Я с комариком плясала», «Как у наших у ворот»;повторять русские народные песни различных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жанров (шуточные, колыбельные, хороводные, плясовые).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17.12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13602" w:type="dxa"/>
            <w:gridSpan w:val="7"/>
          </w:tcPr>
          <w:p w:rsidR="00D24D7E" w:rsidRDefault="00D24D7E">
            <w:pPr>
              <w:pStyle w:val="ListParagraph"/>
              <w:autoSpaceDE w:val="0"/>
              <w:autoSpaceDN w:val="0"/>
              <w:adjustRightInd w:val="0"/>
              <w:jc w:val="center"/>
              <w:rPr>
                <w:rFonts w:ascii="SchoolBookC-Bold" w:hAnsi="SchoolBookC-Bold" w:cs="SchoolBookC-Bold"/>
                <w:i/>
                <w:color w:val="333333"/>
                <w:lang w:eastAsia="en-US"/>
              </w:rPr>
            </w:pPr>
            <w:r>
              <w:rPr>
                <w:rFonts w:ascii="SchoolBookC-Bold" w:hAnsi="SchoolBookC-Bold" w:cs="SchoolBookC-Bold"/>
                <w:b/>
                <w:bCs/>
                <w:i/>
                <w:color w:val="333333"/>
                <w:sz w:val="27"/>
                <w:szCs w:val="27"/>
              </w:rPr>
              <w:t>В музыкальном театре</w:t>
            </w:r>
          </w:p>
          <w:p w:rsidR="00D24D7E" w:rsidRDefault="00D24D7E">
            <w:pPr>
              <w:jc w:val="center"/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pStyle w:val="ListParagraph"/>
              <w:autoSpaceDE w:val="0"/>
              <w:autoSpaceDN w:val="0"/>
              <w:adjustRightInd w:val="0"/>
              <w:jc w:val="center"/>
              <w:rPr>
                <w:rFonts w:ascii="SchoolBookC-Bold" w:hAnsi="SchoolBookC-Bold" w:cs="SchoolBookC-Bold"/>
                <w:b/>
                <w:bCs/>
                <w:color w:val="333333"/>
                <w:sz w:val="27"/>
                <w:szCs w:val="27"/>
                <w:lang w:eastAsia="en-US"/>
              </w:rPr>
            </w:pPr>
          </w:p>
        </w:tc>
        <w:tc>
          <w:tcPr>
            <w:tcW w:w="1168" w:type="dxa"/>
          </w:tcPr>
          <w:p w:rsidR="00D24D7E" w:rsidRDefault="00D24D7E">
            <w:pPr>
              <w:pStyle w:val="ListParagraph"/>
              <w:autoSpaceDE w:val="0"/>
              <w:autoSpaceDN w:val="0"/>
              <w:adjustRightInd w:val="0"/>
              <w:jc w:val="center"/>
              <w:rPr>
                <w:rFonts w:ascii="SchoolBookC-Bold" w:hAnsi="SchoolBookC-Bold" w:cs="SchoolBookC-Bold"/>
                <w:b/>
                <w:bCs/>
                <w:color w:val="333333"/>
                <w:sz w:val="27"/>
                <w:szCs w:val="27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Музыкальные театры.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58–59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представлений о музыкальном театре и его устройстве. Знакомство со знаменитыми музыкальными театрами разных стран. Формирование у учащихся установки на посещении музыкальных  театров.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Знакомство с основами театрального этикета, воспитание культуры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поведения.</w:t>
            </w:r>
          </w:p>
        </w:tc>
        <w:tc>
          <w:tcPr>
            <w:tcW w:w="1386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.Башкирский театр оперы и балета</w:t>
            </w:r>
          </w:p>
        </w:tc>
        <w:tc>
          <w:tcPr>
            <w:tcW w:w="6690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фрагменты музыкальных спектаклей. Повторять исполнение фрагментов хоров из опер (например, «Хора девушек» из оперы «Евгений Онегин» П.И. Чайковского, хора«Славься!» из оперы «Иван Сусанин»М.И. Глинки).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24.12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Опера.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60–65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первоначальных представлений об опере как о крупном музыкально-сценическом  произведении.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Развитие представлений о взаимосвязи в оперном спектакле различных видов искусства. Формирование установки на посещение оперных спектаклей.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Полихудожественное  воспитание.</w:t>
            </w:r>
          </w:p>
        </w:tc>
        <w:tc>
          <w:tcPr>
            <w:tcW w:w="1386" w:type="dxa"/>
          </w:tcPr>
          <w:p w:rsidR="00D24D7E" w:rsidRDefault="00D24D7E" w:rsidP="00D33193">
            <w:pPr>
              <w:rPr>
                <w:color w:val="333333"/>
              </w:rPr>
            </w:pPr>
            <w:r>
              <w:rPr>
                <w:color w:val="333333"/>
              </w:rPr>
              <w:t>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.</w:t>
            </w:r>
          </w:p>
        </w:tc>
        <w:tc>
          <w:tcPr>
            <w:tcW w:w="6690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фрагменты оперы «Сказка о царе Салтане» Н.А. Римского-Корсакова; фрагменты старинной итальянской оперы (по выбору</w:t>
            </w:r>
          </w:p>
          <w:p w:rsidR="00D24D7E" w:rsidRDefault="00D24D7E" w:rsidP="00A51946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учителя).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14.01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М. Глинка.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Опера «Руслан и Людмила».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66–69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Создание у учащихся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целостного представления об опере М.И. Глинки «Руслан и Людмила» как шедевре классической музыки.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Знакомство с музыкальными «портретами» действующих лиц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1386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.Башкирские композиторы</w:t>
            </w:r>
          </w:p>
        </w:tc>
        <w:tc>
          <w:tcPr>
            <w:tcW w:w="6690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хор «Лель таинственный, упоительный» (из оперы «Руслан и Людмила» М. Глинки); старинные народные свадебные песни;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песню Бояна, каватину Людмилы, арию Руслана, рондо Фарлафа, марш Черномора, музыку к танцам разных народов (из оперы «Руслан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и Людмила» М. Глинки); фрагменты оперы М.И. Глинки «Руслан и Людмила».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21.01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Н.А. Римский-Корсаков. Опера«Снегурочка» (весенняя сказка).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70–75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Создание у учащихся целостного представления об опере Н.А. Римского-Корсакова «Снегурочка» как шедевреклассической музыки.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Знакомство с музыкальными «портретами» действующих лиц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оперы и музыкальными «красками», с помощью которых они были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созданы композитором. Нравственно-эстетическое и этнокультурное воспитание.</w:t>
            </w:r>
          </w:p>
        </w:tc>
        <w:tc>
          <w:tcPr>
            <w:tcW w:w="1386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.</w:t>
            </w:r>
          </w:p>
        </w:tc>
        <w:tc>
          <w:tcPr>
            <w:tcW w:w="6690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фрагменты оперы Н. Римского-Корсакова «Снегурочка»: «Песня и пляска птиц»,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арию Снегурочки (из Пролога), песни Леля,песню слепцов-гусляров, хоры «Ай, во поле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липенька», «А мы просо сеяли».</w:t>
            </w:r>
          </w:p>
          <w:p w:rsidR="00D24D7E" w:rsidRDefault="00D24D7E" w:rsidP="00A51946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Исполнять русские народные песни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Выполнять упражнения арт-терапии «Перекличка птиц» и «Лесное эхо» (повторение).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Рисовать пейзаж «Ярилина долина».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28.01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  <w:r>
              <w:rPr>
                <w:color w:val="333333"/>
              </w:rPr>
              <w:t>20</w:t>
            </w: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Оперы для детей.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76–79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Знакомство учащихся с оперными спектаклями для детей и детским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музыкальным театром им. Н. Сац. Развитие музыкально-слуховых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представлений о современном музыкальном языке. Дальнейшее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формирование установки на посещение оперных спектаклей.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Художественно-эстетическое и полихудожественное воспитание.</w:t>
            </w:r>
          </w:p>
        </w:tc>
        <w:tc>
          <w:tcPr>
            <w:tcW w:w="1386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90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фрагменты детских опер.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Исполнять фрагмент оперы А. Зарубы«Репка».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Музицировать, исполнять на музыкальных инструментах озвучивание одного из эскизов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декораций к детской опере (например, «Репке»).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Рисовать эскизы костюмов и декораций к любой детской опере (например, «Репке»).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4.02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Балет. П.И.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Чайковский.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Балет «Лебе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диное озеро».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80–83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первоначальных представлений о балете как крупном музыкально-сценическом произведении. Развитие представлений о взаимосвязи</w:t>
            </w:r>
          </w:p>
        </w:tc>
        <w:tc>
          <w:tcPr>
            <w:tcW w:w="1386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.</w:t>
            </w:r>
          </w:p>
        </w:tc>
        <w:tc>
          <w:tcPr>
            <w:tcW w:w="6690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фрагменты балета П.И. Чайковского«Лебединое озеро»: «Русский танец», «Неаполитанский танец».Исполнять характерные движения одного из старинных бальных (придворных) танцев, пластическую импровизацию «Музыкальные волны» под музыку П.И. Чайковского к балету «Лебединое озеро».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11.02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Балет. П.И.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Чайковский.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Балет «Спящая красавица».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С.84–85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целостного представления о балете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П.И. Чайковского «Спящая красавица» как шедевре русской классической музыки Дальнейшее формирование представлений о музыкально-хореографическом искусстве</w:t>
            </w:r>
          </w:p>
        </w:tc>
        <w:tc>
          <w:tcPr>
            <w:tcW w:w="1386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90" w:type="dxa"/>
            <w:gridSpan w:val="3"/>
          </w:tcPr>
          <w:p w:rsidR="00D24D7E" w:rsidRDefault="00D24D7E" w:rsidP="00A51946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 xml:space="preserve">Слушать и исполнять начало мелодии (на звук «А») вальс из балета П.И. Чайковского«Спящаякрасавица».Музицировать, 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18.02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>
            <w:pPr>
              <w:pStyle w:val="ListParagraph"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1386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90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Балет.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И.Ф. Стравинский. Балет «Петрушка».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86–89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Первоначальное знакомство с историей «Русских сезонов» в Париже. Формирование у учащихся целостного представления о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балете И. Стравинского «Петрушка» как шедевре русской музыки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ХХ века. Знакомство с музыкально-хореографическими образами народа и народных праздничных увеселений. Художественно-эстетическое и этнокультурное воспитание.</w:t>
            </w:r>
          </w:p>
        </w:tc>
        <w:tc>
          <w:tcPr>
            <w:tcW w:w="1386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90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фрагменты балета И.Ф. Стравинского «Петрушка».Исполнять песни «Петрушка» (муз. И. Арсеевой, сл. Н. Френкеля); «Петрушка» (муз.И. Брамса, сл. неизвестного автора).Создавать танцевальную импровизацию под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музыку «Русская» из балета И.Ф. Стравинского «Петрушка»Инсценировать «Народные гулянья на масляной» (по либретто оперы И.Ф. Стравинского«Петрушка») — проектная деятельность.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25.02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Балет: В детском музыкальном театре.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90–91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Продолжение знакомства учащихся с детским музыкальным театром. Развитие интереса к балетному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искусству. Дальнейшее формирование представлений об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особенностях современной музыки и хореографии.</w:t>
            </w:r>
          </w:p>
        </w:tc>
        <w:tc>
          <w:tcPr>
            <w:tcW w:w="1386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90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фрагменты детских балетных спектаклей. Исполнять на звук «А» музыкальные темы из балета П.И. Чайковского «Щелкунчик» (повторение).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Рисовать эскизы занавеса, декораций и костюмов для одного из балетов сказок; макет декорации для одного из детских балетов; гримировать одного из персонажей сказочного балета.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4.03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Оперетта.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92–93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Первоначальное знакомство учащихся с опереттой и с известными театрами оперетты.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Сравнительный анализ оперетты с другими видами музыкально-сценического искусства. Знакомство с постановками оперетт в Детском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музыкальном театре</w:t>
            </w:r>
          </w:p>
        </w:tc>
        <w:tc>
          <w:tcPr>
            <w:tcW w:w="1386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.</w:t>
            </w:r>
          </w:p>
        </w:tc>
        <w:tc>
          <w:tcPr>
            <w:tcW w:w="6690" w:type="dxa"/>
            <w:gridSpan w:val="3"/>
          </w:tcPr>
          <w:p w:rsidR="00D24D7E" w:rsidRDefault="00D24D7E" w:rsidP="00A51946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 xml:space="preserve">Слушать фрагменты известных оперетт (например, «Летучая мышь» (муз.И. Штрауса) «Принцесса цирка» и 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11.03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Мюзикл.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94–95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первоначальных представлений о мюзикле как крупном музыкально-сценическом произведении.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Сравнительный анализ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мюзикла с другими видами музыкально-сценического искусства.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Развитие представлений о современном языке музыкально-сценического искусства.</w:t>
            </w:r>
          </w:p>
        </w:tc>
        <w:tc>
          <w:tcPr>
            <w:tcW w:w="1386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6690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фрагменты известных зарубежных мюзиклов («Ветсайдская история», «Кошки»), мюзиклов для детей. Исполнять фрагмент одного из детских мюзиклов.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18.03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13602" w:type="dxa"/>
            <w:gridSpan w:val="7"/>
          </w:tcPr>
          <w:p w:rsidR="00D24D7E" w:rsidRDefault="00D24D7E">
            <w:pPr>
              <w:pStyle w:val="ListParagraph"/>
              <w:autoSpaceDE w:val="0"/>
              <w:autoSpaceDN w:val="0"/>
              <w:adjustRightInd w:val="0"/>
              <w:ind w:left="4320"/>
              <w:rPr>
                <w:rFonts w:ascii="SchoolBookC-Bold" w:hAnsi="SchoolBookC-Bold" w:cs="SchoolBookC-Bold"/>
                <w:i/>
                <w:color w:val="333333"/>
                <w:lang w:eastAsia="en-US"/>
              </w:rPr>
            </w:pPr>
            <w:r>
              <w:rPr>
                <w:rFonts w:ascii="SchoolBookC-Bold" w:hAnsi="SchoolBookC-Bold" w:cs="SchoolBookC-Bold"/>
                <w:b/>
                <w:bCs/>
                <w:i/>
                <w:color w:val="333333"/>
                <w:sz w:val="27"/>
                <w:szCs w:val="27"/>
              </w:rPr>
              <w:t>В музыкальном музее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pStyle w:val="ListParagraph"/>
              <w:autoSpaceDE w:val="0"/>
              <w:autoSpaceDN w:val="0"/>
              <w:adjustRightInd w:val="0"/>
              <w:ind w:left="4320"/>
              <w:rPr>
                <w:rFonts w:ascii="SchoolBookC-Bold" w:hAnsi="SchoolBookC-Bold" w:cs="SchoolBookC-Bold"/>
                <w:b/>
                <w:bCs/>
                <w:color w:val="333333"/>
                <w:sz w:val="27"/>
                <w:szCs w:val="27"/>
                <w:lang w:eastAsia="en-US"/>
              </w:rPr>
            </w:pPr>
          </w:p>
        </w:tc>
        <w:tc>
          <w:tcPr>
            <w:tcW w:w="1168" w:type="dxa"/>
          </w:tcPr>
          <w:p w:rsidR="00D24D7E" w:rsidRDefault="00D24D7E">
            <w:pPr>
              <w:pStyle w:val="ListParagraph"/>
              <w:autoSpaceDE w:val="0"/>
              <w:autoSpaceDN w:val="0"/>
              <w:adjustRightInd w:val="0"/>
              <w:ind w:left="4320"/>
              <w:rPr>
                <w:rFonts w:ascii="SchoolBookC-Bold" w:hAnsi="SchoolBookC-Bold" w:cs="SchoolBookC-Bold"/>
                <w:b/>
                <w:bCs/>
                <w:color w:val="333333"/>
                <w:sz w:val="27"/>
                <w:szCs w:val="27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Музыкальные музеи: путешествие по музеям мира.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102–105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представлений о музыкальных музеях, их видах, экспонатах и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Музыкально-просветительной деятельности. Формирование у учащихся средствами музейной педагогики потребности в творческом освоении предметного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мира музыкальной культуры, в его изучении и сохранении. Развитие у учащихся интереса к отечественному и мировому музыкальному наследию.</w:t>
            </w:r>
          </w:p>
        </w:tc>
        <w:tc>
          <w:tcPr>
            <w:tcW w:w="1558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6518" w:type="dxa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фортепьянные пьесы П.И. Чайковского.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Исполнение песни П.И. Чайковского (из цикла «16 песен для детей»).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1.04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Музыкальные инструменты.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106–111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представленийобогатстве и разнообразии музыкальных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инструментов разных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времён, стран и народов.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Формирование установки на знакомство с музыкальными инструментами экспонатами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музыкальных музеев.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Развитие музыкально-познавательных интересов и музыкально-исполнительских потребностей учащихся.</w:t>
            </w:r>
          </w:p>
        </w:tc>
        <w:tc>
          <w:tcPr>
            <w:tcW w:w="1558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.Народные музыкальные инструменты</w:t>
            </w:r>
          </w:p>
        </w:tc>
        <w:tc>
          <w:tcPr>
            <w:tcW w:w="6518" w:type="dxa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записи звучания старинных клавишных и духовых музыкальных инструментов; записи звучания старинной скрипки и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других струнных музыкальных инструментов.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Исполнять русские народные песни с упоминаниями о старинных народных музыкальных   инструментах (например, «На зелёном лугу»,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«Заиграй, моя волынка»); песню «Весёлый барабанщик» (муз. Л. Шварца,  сл. Б. Окуджавы).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8.04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>
            <w:pPr>
              <w:pStyle w:val="ListParagraph"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1558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6518" w:type="dxa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Музыка и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техника.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112–113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Развитие представлений учащихся о взаимосвязи музыки и техники. Формирование интереса к изучению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различных музыкальных устройств, многообразных способов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записи и воспроизведения звуков. Сравнительный анализ «живой» и «механической» музыки.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Развитие умственных способностей и музыкально-познавательных интересов учащихся.</w:t>
            </w:r>
          </w:p>
        </w:tc>
        <w:tc>
          <w:tcPr>
            <w:tcW w:w="1558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.</w:t>
            </w:r>
          </w:p>
        </w:tc>
        <w:tc>
          <w:tcPr>
            <w:tcW w:w="6518" w:type="dxa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пьесу «Музыкальная табакерка»А. Лядова; пьесу «Шарманщик поёт» П.И. Чайковского; звучание механического пианино (в художественном фильме «Неоконченная пьеса для механического пианино»)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и других старинных механических музыкальных устройств; звучание виниловых пластинок.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Исполнять музыкальную игру «Граммофон».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15.04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Музыка и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изобразительное искусство.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114–117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Развитие представлений детей о взаимосвязи музыки и изобразительного искусства,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дальнейшее формирование у них творческих способностей на основе синтеза искусств.</w:t>
            </w:r>
          </w:p>
        </w:tc>
        <w:tc>
          <w:tcPr>
            <w:tcW w:w="1558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6518" w:type="dxa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записи звучания музыкальных инструментов, изображённых в произведениях живописи и народного декоративно-прикладного</w:t>
            </w:r>
          </w:p>
          <w:p w:rsidR="00D24D7E" w:rsidRDefault="00D24D7E">
            <w:pPr>
              <w:rPr>
                <w:i/>
                <w:color w:val="333333"/>
              </w:rPr>
            </w:pPr>
            <w:r>
              <w:rPr>
                <w:i/>
                <w:color w:val="333333"/>
              </w:rPr>
              <w:t>творчества.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Исполнять «Песню о картинах» (муз.Г. Гладкова, сл. А. Кушнера).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22.04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Музыка и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книги.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118–119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Развитие представлений детей о роли нотных изданий и книг о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музыке в музыкальном мире.</w:t>
            </w:r>
          </w:p>
        </w:tc>
        <w:tc>
          <w:tcPr>
            <w:tcW w:w="1558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6518" w:type="dxa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Повторение исполнения песен,  сопровождавших воображаемые экскурсии по музыкальному музею (например, «Весёлый барабанщик»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(муз. Л. Шварца, сл. Б. Окуджавы) и «Песня о картинах» (муз. Г. Гладкова, сл. А. Кушнера).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6.05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autoSpaceDE w:val="0"/>
              <w:autoSpaceDN w:val="0"/>
              <w:adjustRightInd w:val="0"/>
              <w:rPr>
                <w:rFonts w:cs="SchoolBookC"/>
                <w:color w:val="333333"/>
                <w:lang w:eastAsia="en-US"/>
              </w:rPr>
            </w:pPr>
            <w:r>
              <w:rPr>
                <w:rFonts w:cs="SchoolBookC"/>
                <w:color w:val="333333"/>
              </w:rPr>
              <w:t>Школа Скрипичного ключа: уроки</w:t>
            </w:r>
          </w:p>
          <w:p w:rsidR="00D24D7E" w:rsidRDefault="00D24D7E">
            <w:pPr>
              <w:autoSpaceDE w:val="0"/>
              <w:autoSpaceDN w:val="0"/>
              <w:adjustRightInd w:val="0"/>
              <w:rPr>
                <w:rFonts w:cs="SchoolBookC"/>
                <w:color w:val="333333"/>
              </w:rPr>
            </w:pPr>
            <w:r>
              <w:rPr>
                <w:rFonts w:cs="SchoolBookC"/>
                <w:color w:val="333333"/>
              </w:rPr>
              <w:t>сольфеджио.</w:t>
            </w:r>
          </w:p>
          <w:p w:rsidR="00D24D7E" w:rsidRDefault="00D24D7E">
            <w:pPr>
              <w:autoSpaceDE w:val="0"/>
              <w:autoSpaceDN w:val="0"/>
              <w:adjustRightInd w:val="0"/>
              <w:rPr>
                <w:rFonts w:cs="SchoolBookC"/>
                <w:color w:val="333333"/>
              </w:rPr>
            </w:pPr>
            <w:r>
              <w:rPr>
                <w:rFonts w:cs="SchoolBookC"/>
                <w:color w:val="333333"/>
              </w:rPr>
              <w:t>Урок 1. Мажор и минор.</w:t>
            </w:r>
          </w:p>
          <w:p w:rsidR="00D24D7E" w:rsidRDefault="00D24D7E">
            <w:pPr>
              <w:autoSpaceDE w:val="0"/>
              <w:autoSpaceDN w:val="0"/>
              <w:adjustRightInd w:val="0"/>
              <w:rPr>
                <w:rFonts w:cs="SchoolBookC"/>
                <w:color w:val="333333"/>
              </w:rPr>
            </w:pPr>
            <w:r>
              <w:rPr>
                <w:rFonts w:cs="SchoolBookC"/>
                <w:color w:val="333333"/>
              </w:rPr>
              <w:t>С. 124–125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учащихся первоначальных представлений о сольфеджио как учебной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дисциплине, которую изучают в детских музыкальных школах и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студиях. Дальнейшее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развитие музыкальнослуховых представлений о мажорном и минорном ладах как важных музыкальных «красках».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Воспитание ценностного отношения к школе, учению и учителю.</w:t>
            </w:r>
          </w:p>
        </w:tc>
        <w:tc>
          <w:tcPr>
            <w:tcW w:w="1558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6518" w:type="dxa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музыкальные произведения из программы для 3 класса, написанные в мажорном и минорном ладах. Исполнять песни, написанные  в разных тональностях  (например, «Наш весёлый пастушок» (муз.Ю. Литовко,  сл. народные),  «Коровушка»; песни Л.М. Абелян «Про диез» и «Про бемоль».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13.05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Школа Скрипичного ключа: уроки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сольфеджио.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Урок 2. Интервалы.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126–127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Формирование у детей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знаний и слуховых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представлений об интервалах.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Воспитание ценностного отношения к школе, учению и учителю.</w:t>
            </w:r>
          </w:p>
        </w:tc>
        <w:tc>
          <w:tcPr>
            <w:tcW w:w="1558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6518" w:type="dxa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Слушать звучания различных интервалов. Исполнять пение по нотам различных интервалов; песню «Интервалы» (муз. О. Мандичев</w:t>
            </w:r>
          </w:p>
          <w:p w:rsidR="00D24D7E" w:rsidRDefault="00D24D7E" w:rsidP="00A51946">
            <w:pPr>
              <w:rPr>
                <w:i/>
                <w:color w:val="333333"/>
                <w:lang w:eastAsia="en-US"/>
              </w:rPr>
            </w:pPr>
            <w:r>
              <w:rPr>
                <w:i/>
                <w:color w:val="333333"/>
              </w:rPr>
              <w:t>ского, русский текст К. Алемасовой).</w:t>
            </w:r>
          </w:p>
        </w:tc>
        <w:tc>
          <w:tcPr>
            <w:tcW w:w="11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20.05</w:t>
            </w:r>
          </w:p>
        </w:tc>
        <w:tc>
          <w:tcPr>
            <w:tcW w:w="1168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</w:p>
        </w:tc>
      </w:tr>
      <w:tr w:rsidR="00D24D7E" w:rsidTr="00D33193">
        <w:tc>
          <w:tcPr>
            <w:tcW w:w="709" w:type="dxa"/>
          </w:tcPr>
          <w:p w:rsidR="00D24D7E" w:rsidRDefault="00D24D7E" w:rsidP="00D33193">
            <w:pPr>
              <w:pStyle w:val="ListParagraph"/>
              <w:numPr>
                <w:ilvl w:val="0"/>
                <w:numId w:val="5"/>
              </w:numPr>
              <w:contextualSpacing/>
              <w:rPr>
                <w:color w:val="333333"/>
                <w:lang w:eastAsia="en-US"/>
              </w:rPr>
            </w:pPr>
          </w:p>
        </w:tc>
        <w:tc>
          <w:tcPr>
            <w:tcW w:w="1417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Школа Скрипичного ключа: хоровой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класс.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С. 128–129</w:t>
            </w:r>
          </w:p>
        </w:tc>
        <w:tc>
          <w:tcPr>
            <w:tcW w:w="3400" w:type="dxa"/>
          </w:tcPr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Дальнейшее формирование у детей представлений о хоровом пении</w:t>
            </w:r>
          </w:p>
          <w:p w:rsidR="00D24D7E" w:rsidRDefault="00D24D7E">
            <w:pPr>
              <w:rPr>
                <w:color w:val="333333"/>
              </w:rPr>
            </w:pPr>
            <w:r>
              <w:rPr>
                <w:color w:val="333333"/>
              </w:rPr>
              <w:t>и об обучении ему в детских музыкальных школах и студиях. Воспитание ценностного</w:t>
            </w:r>
          </w:p>
          <w:p w:rsidR="00D24D7E" w:rsidRDefault="00D24D7E">
            <w:pPr>
              <w:rPr>
                <w:color w:val="333333"/>
                <w:lang w:eastAsia="en-US"/>
              </w:rPr>
            </w:pPr>
            <w:r>
              <w:rPr>
                <w:color w:val="333333"/>
              </w:rPr>
              <w:t>отношения к школе, учению и учителю.</w:t>
            </w:r>
          </w:p>
        </w:tc>
        <w:tc>
          <w:tcPr>
            <w:tcW w:w="1558" w:type="dxa"/>
            <w:gridSpan w:val="3"/>
          </w:tcPr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6518" w:type="dxa"/>
          </w:tcPr>
          <w:p w:rsidR="00D24D7E" w:rsidRDefault="00D24D7E">
            <w:pPr>
              <w:autoSpaceDE w:val="0"/>
              <w:autoSpaceDN w:val="0"/>
              <w:adjustRightInd w:val="0"/>
              <w:rPr>
                <w:rFonts w:cs="SchoolBookC"/>
                <w:i/>
                <w:color w:val="333333"/>
                <w:lang w:eastAsia="en-US"/>
              </w:rPr>
            </w:pPr>
            <w:r>
              <w:rPr>
                <w:rFonts w:cs="SchoolBookC-Italic"/>
                <w:i/>
                <w:iCs/>
                <w:color w:val="333333"/>
              </w:rPr>
              <w:t xml:space="preserve">Исполнять </w:t>
            </w:r>
            <w:r>
              <w:rPr>
                <w:rFonts w:cs="SchoolBookC"/>
                <w:i/>
                <w:color w:val="333333"/>
              </w:rPr>
              <w:t>упражнения на распевание; песню</w:t>
            </w:r>
          </w:p>
          <w:p w:rsidR="00D24D7E" w:rsidRDefault="00D24D7E">
            <w:pPr>
              <w:autoSpaceDE w:val="0"/>
              <w:autoSpaceDN w:val="0"/>
              <w:adjustRightInd w:val="0"/>
              <w:rPr>
                <w:rFonts w:cs="SchoolBookC"/>
                <w:i/>
                <w:color w:val="333333"/>
              </w:rPr>
            </w:pPr>
            <w:r>
              <w:rPr>
                <w:rFonts w:cs="SchoolBookC"/>
                <w:i/>
                <w:color w:val="333333"/>
              </w:rPr>
              <w:t>Л.М. Абелян «Петь приятно и удобно»; повторять хоровые произведения из программы по музыке для 3 класса.</w:t>
            </w:r>
          </w:p>
          <w:p w:rsidR="00D24D7E" w:rsidRDefault="00D24D7E">
            <w:pPr>
              <w:rPr>
                <w:i/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D24D7E" w:rsidRDefault="00D24D7E">
            <w:pPr>
              <w:autoSpaceDE w:val="0"/>
              <w:autoSpaceDN w:val="0"/>
              <w:adjustRightInd w:val="0"/>
              <w:rPr>
                <w:rFonts w:cs="SchoolBookC-Italic"/>
                <w:i/>
                <w:iCs/>
                <w:color w:val="333333"/>
                <w:lang w:eastAsia="en-US"/>
              </w:rPr>
            </w:pPr>
            <w:r>
              <w:rPr>
                <w:rFonts w:cs="SchoolBookC-Italic"/>
                <w:i/>
                <w:iCs/>
                <w:color w:val="333333"/>
                <w:lang w:eastAsia="en-US"/>
              </w:rPr>
              <w:t>27.05</w:t>
            </w:r>
          </w:p>
        </w:tc>
        <w:tc>
          <w:tcPr>
            <w:tcW w:w="1168" w:type="dxa"/>
          </w:tcPr>
          <w:p w:rsidR="00D24D7E" w:rsidRDefault="00D24D7E">
            <w:pPr>
              <w:autoSpaceDE w:val="0"/>
              <w:autoSpaceDN w:val="0"/>
              <w:adjustRightInd w:val="0"/>
              <w:rPr>
                <w:rFonts w:cs="SchoolBookC-Italic"/>
                <w:i/>
                <w:iCs/>
                <w:color w:val="333333"/>
                <w:lang w:eastAsia="en-US"/>
              </w:rPr>
            </w:pPr>
          </w:p>
        </w:tc>
      </w:tr>
    </w:tbl>
    <w:p w:rsidR="00D24D7E" w:rsidRDefault="00D24D7E" w:rsidP="00D33193">
      <w:pPr>
        <w:rPr>
          <w:rFonts w:ascii="Calibri" w:hAnsi="Calibri"/>
          <w:color w:val="333333"/>
          <w:sz w:val="20"/>
          <w:szCs w:val="20"/>
          <w:lang w:eastAsia="en-US"/>
        </w:rPr>
      </w:pPr>
    </w:p>
    <w:p w:rsidR="00D24D7E" w:rsidRPr="003D24BA" w:rsidRDefault="00D24D7E" w:rsidP="003D24BA">
      <w:pPr>
        <w:suppressAutoHyphens w:val="0"/>
        <w:spacing w:after="200" w:line="276" w:lineRule="auto"/>
        <w:jc w:val="center"/>
        <w:rPr>
          <w:sz w:val="40"/>
          <w:szCs w:val="40"/>
          <w:lang w:eastAsia="en-US"/>
        </w:rPr>
      </w:pPr>
      <w:r w:rsidRPr="003D24BA">
        <w:rPr>
          <w:sz w:val="40"/>
          <w:szCs w:val="40"/>
          <w:lang w:eastAsia="en-US"/>
        </w:rPr>
        <w:t>Материально- техническое обеспечение образовательного процесса</w:t>
      </w:r>
    </w:p>
    <w:p w:rsidR="00D24D7E" w:rsidRPr="00606497" w:rsidRDefault="00D24D7E" w:rsidP="00606497">
      <w:pPr>
        <w:jc w:val="both"/>
        <w:rPr>
          <w:b/>
          <w:bCs/>
        </w:rPr>
      </w:pPr>
      <w:r w:rsidRPr="00606497">
        <w:rPr>
          <w:b/>
          <w:bCs/>
        </w:rPr>
        <w:t>Печатные пособия</w:t>
      </w:r>
    </w:p>
    <w:p w:rsidR="00D24D7E" w:rsidRPr="00606497" w:rsidRDefault="00D24D7E" w:rsidP="00606497">
      <w:pPr>
        <w:numPr>
          <w:ilvl w:val="0"/>
          <w:numId w:val="7"/>
        </w:numPr>
        <w:suppressAutoHyphens w:val="0"/>
        <w:spacing w:after="200" w:line="360" w:lineRule="auto"/>
        <w:ind w:left="714" w:hanging="357"/>
        <w:contextualSpacing/>
        <w:jc w:val="both"/>
        <w:rPr>
          <w:lang w:eastAsia="ru-RU"/>
        </w:rPr>
      </w:pPr>
      <w:r w:rsidRPr="00606497">
        <w:rPr>
          <w:lang w:eastAsia="ru-RU"/>
        </w:rPr>
        <w:t>Демонстрационный материал (картинки предметные, таблицы) в соответствии с основными темами программы обучения</w:t>
      </w:r>
    </w:p>
    <w:p w:rsidR="00D24D7E" w:rsidRPr="00606497" w:rsidRDefault="00D24D7E" w:rsidP="00606497">
      <w:pPr>
        <w:jc w:val="both"/>
        <w:rPr>
          <w:b/>
          <w:bCs/>
        </w:rPr>
      </w:pPr>
      <w:r w:rsidRPr="00606497">
        <w:rPr>
          <w:b/>
          <w:bCs/>
        </w:rPr>
        <w:t xml:space="preserve">Цифровые образовательные ресурсы </w:t>
      </w:r>
    </w:p>
    <w:p w:rsidR="00D24D7E" w:rsidRPr="00606497" w:rsidRDefault="00D24D7E" w:rsidP="00606497">
      <w:pPr>
        <w:numPr>
          <w:ilvl w:val="0"/>
          <w:numId w:val="8"/>
        </w:numPr>
        <w:suppressAutoHyphens w:val="0"/>
        <w:spacing w:after="200"/>
        <w:contextualSpacing/>
        <w:jc w:val="both"/>
        <w:rPr>
          <w:lang w:eastAsia="ru-RU"/>
        </w:rPr>
      </w:pPr>
      <w:r w:rsidRPr="00606497">
        <w:rPr>
          <w:lang w:eastAsia="ru-RU"/>
        </w:rPr>
        <w:t xml:space="preserve">Мультимедийный (цифровой) образовательный ресурс, соответствующие содержанию обучения </w:t>
      </w:r>
    </w:p>
    <w:p w:rsidR="00D24D7E" w:rsidRPr="00606497" w:rsidRDefault="00D24D7E" w:rsidP="00606497">
      <w:pPr>
        <w:numPr>
          <w:ilvl w:val="0"/>
          <w:numId w:val="8"/>
        </w:numPr>
        <w:suppressAutoHyphens w:val="0"/>
        <w:spacing w:after="200"/>
        <w:contextualSpacing/>
        <w:jc w:val="both"/>
        <w:rPr>
          <w:lang w:eastAsia="ru-RU"/>
        </w:rPr>
      </w:pPr>
      <w:hyperlink r:id="rId7" w:history="1">
        <w:r w:rsidRPr="00606497">
          <w:rPr>
            <w:u w:val="single"/>
            <w:lang w:eastAsia="ru-RU"/>
          </w:rPr>
          <w:t>http://www.proshkolu.ru/</w:t>
        </w:r>
      </w:hyperlink>
    </w:p>
    <w:p w:rsidR="00D24D7E" w:rsidRPr="00606497" w:rsidRDefault="00D24D7E" w:rsidP="00606497">
      <w:pPr>
        <w:jc w:val="both"/>
        <w:rPr>
          <w:b/>
          <w:bCs/>
        </w:rPr>
      </w:pPr>
      <w:r w:rsidRPr="00606497">
        <w:rPr>
          <w:b/>
          <w:bCs/>
        </w:rPr>
        <w:t>Экранно-звуковые пособия (могут быть в цифровом виде)</w:t>
      </w:r>
    </w:p>
    <w:p w:rsidR="00D24D7E" w:rsidRPr="00606497" w:rsidRDefault="00D24D7E" w:rsidP="00606497">
      <w:pPr>
        <w:numPr>
          <w:ilvl w:val="0"/>
          <w:numId w:val="8"/>
        </w:numPr>
        <w:suppressAutoHyphens w:val="0"/>
        <w:spacing w:after="200"/>
        <w:contextualSpacing/>
        <w:jc w:val="both"/>
        <w:rPr>
          <w:b/>
          <w:bCs/>
          <w:lang w:eastAsia="ru-RU"/>
        </w:rPr>
      </w:pPr>
      <w:r w:rsidRPr="00606497">
        <w:rPr>
          <w:lang w:eastAsia="ru-RU"/>
        </w:rPr>
        <w:t>Видеофрагменты, отражающие основные темы обучения.</w:t>
      </w:r>
    </w:p>
    <w:p w:rsidR="00D24D7E" w:rsidRPr="00606497" w:rsidRDefault="00D24D7E" w:rsidP="00606497">
      <w:pPr>
        <w:numPr>
          <w:ilvl w:val="0"/>
          <w:numId w:val="8"/>
        </w:numPr>
        <w:suppressAutoHyphens w:val="0"/>
        <w:spacing w:after="200"/>
        <w:contextualSpacing/>
        <w:jc w:val="both"/>
        <w:rPr>
          <w:b/>
          <w:bCs/>
          <w:lang w:eastAsia="ru-RU"/>
        </w:rPr>
      </w:pPr>
      <w:r w:rsidRPr="00606497">
        <w:rPr>
          <w:lang w:eastAsia="ru-RU"/>
        </w:rPr>
        <w:t>Аудиозаписи</w:t>
      </w:r>
    </w:p>
    <w:p w:rsidR="00D24D7E" w:rsidRPr="00606497" w:rsidRDefault="00D24D7E" w:rsidP="00606497">
      <w:pPr>
        <w:jc w:val="both"/>
        <w:rPr>
          <w:b/>
          <w:bCs/>
        </w:rPr>
      </w:pPr>
      <w:r w:rsidRPr="00606497">
        <w:rPr>
          <w:b/>
          <w:bCs/>
        </w:rPr>
        <w:t>Демонстрационные пособия</w:t>
      </w:r>
    </w:p>
    <w:p w:rsidR="00D24D7E" w:rsidRPr="00606497" w:rsidRDefault="00D24D7E" w:rsidP="00606497">
      <w:pPr>
        <w:numPr>
          <w:ilvl w:val="0"/>
          <w:numId w:val="8"/>
        </w:numPr>
        <w:suppressAutoHyphens w:val="0"/>
        <w:spacing w:after="200" w:line="360" w:lineRule="auto"/>
        <w:ind w:left="714" w:hanging="357"/>
        <w:contextualSpacing/>
        <w:jc w:val="both"/>
        <w:rPr>
          <w:lang w:eastAsia="ru-RU"/>
        </w:rPr>
      </w:pPr>
      <w:r w:rsidRPr="00606497">
        <w:rPr>
          <w:lang w:eastAsia="ru-RU"/>
        </w:rPr>
        <w:t>Пособия, предназначенные для демонстрации   при изучении тем</w:t>
      </w:r>
    </w:p>
    <w:p w:rsidR="00D24D7E" w:rsidRPr="00606497" w:rsidRDefault="00D24D7E" w:rsidP="00606497">
      <w:pPr>
        <w:spacing w:before="60" w:line="276" w:lineRule="auto"/>
        <w:ind w:firstLine="357"/>
        <w:jc w:val="both"/>
        <w:rPr>
          <w:b/>
          <w:bCs/>
        </w:rPr>
      </w:pPr>
      <w:r>
        <w:rPr>
          <w:b/>
          <w:bCs/>
        </w:rPr>
        <w:t>3</w:t>
      </w:r>
      <w:r w:rsidRPr="00606497">
        <w:rPr>
          <w:b/>
          <w:bCs/>
        </w:rPr>
        <w:t xml:space="preserve"> класс</w:t>
      </w:r>
    </w:p>
    <w:p w:rsidR="00D24D7E" w:rsidRPr="00606497" w:rsidRDefault="00D24D7E" w:rsidP="00606497">
      <w:pPr>
        <w:spacing w:line="276" w:lineRule="auto"/>
        <w:jc w:val="both"/>
      </w:pPr>
      <w:r w:rsidRPr="00606497">
        <w:rPr>
          <w:i/>
          <w:iCs/>
        </w:rPr>
        <w:t>1Т.И.Бакланова.</w:t>
      </w:r>
      <w:r>
        <w:t xml:space="preserve"> Музыка. 3</w:t>
      </w:r>
      <w:r w:rsidRPr="00606497">
        <w:t xml:space="preserve"> класс. Учебник. Москва. АСТ, Астре</w:t>
      </w:r>
      <w:r>
        <w:t>ль 2013</w:t>
      </w:r>
    </w:p>
    <w:p w:rsidR="00D24D7E" w:rsidRPr="00606497" w:rsidRDefault="00D24D7E" w:rsidP="00606497">
      <w:pPr>
        <w:suppressAutoHyphens w:val="0"/>
        <w:spacing w:line="360" w:lineRule="auto"/>
        <w:rPr>
          <w:lang w:eastAsia="ru-RU"/>
        </w:rPr>
      </w:pPr>
      <w:r w:rsidRPr="00606497">
        <w:rPr>
          <w:lang w:eastAsia="ru-RU"/>
        </w:rPr>
        <w:t>2.Примерные программы по учебным предметам. Начальная школа. В 2-х частях Серия: Стандарты второго поколения. Изд. Просвещение, 2010.</w:t>
      </w:r>
    </w:p>
    <w:p w:rsidR="00D24D7E" w:rsidRPr="00606497" w:rsidRDefault="00D24D7E" w:rsidP="00606497">
      <w:pPr>
        <w:suppressAutoHyphens w:val="0"/>
        <w:spacing w:line="360" w:lineRule="auto"/>
        <w:rPr>
          <w:lang w:eastAsia="ru-RU"/>
        </w:rPr>
      </w:pPr>
    </w:p>
    <w:p w:rsidR="00D24D7E" w:rsidRPr="00606497" w:rsidRDefault="00D24D7E" w:rsidP="00606497"/>
    <w:p w:rsidR="00D24D7E" w:rsidRPr="00606497" w:rsidRDefault="00D24D7E" w:rsidP="00606497"/>
    <w:p w:rsidR="00D24D7E" w:rsidRPr="00606497" w:rsidRDefault="00D24D7E" w:rsidP="00606497"/>
    <w:p w:rsidR="00D24D7E" w:rsidRPr="00606497" w:rsidRDefault="00D24D7E" w:rsidP="00606497"/>
    <w:p w:rsidR="00D24D7E" w:rsidRPr="00D33193" w:rsidRDefault="00D24D7E"/>
    <w:sectPr w:rsidR="00D24D7E" w:rsidRPr="00D33193" w:rsidSect="00D33193">
      <w:footerReference w:type="even" r:id="rId8"/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D7E" w:rsidRDefault="00D24D7E">
      <w:r>
        <w:separator/>
      </w:r>
    </w:p>
  </w:endnote>
  <w:endnote w:type="continuationSeparator" w:id="1">
    <w:p w:rsidR="00D24D7E" w:rsidRDefault="00D24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D7E" w:rsidRDefault="00D24D7E" w:rsidP="000B21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4D7E" w:rsidRDefault="00D24D7E" w:rsidP="002203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D7E" w:rsidRDefault="00D24D7E" w:rsidP="000B21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:rsidR="00D24D7E" w:rsidRDefault="00D24D7E" w:rsidP="0022030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D7E" w:rsidRDefault="00D24D7E">
      <w:r>
        <w:separator/>
      </w:r>
    </w:p>
  </w:footnote>
  <w:footnote w:type="continuationSeparator" w:id="1">
    <w:p w:rsidR="00D24D7E" w:rsidRDefault="00D24D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BDF"/>
    <w:multiLevelType w:val="hybridMultilevel"/>
    <w:tmpl w:val="ACDA98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95769F"/>
    <w:multiLevelType w:val="hybridMultilevel"/>
    <w:tmpl w:val="F8AEE6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1463E"/>
    <w:multiLevelType w:val="hybridMultilevel"/>
    <w:tmpl w:val="06962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21060"/>
    <w:multiLevelType w:val="hybridMultilevel"/>
    <w:tmpl w:val="E0CC8F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C65A0C"/>
    <w:multiLevelType w:val="hybridMultilevel"/>
    <w:tmpl w:val="E36646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2124C5F"/>
    <w:multiLevelType w:val="hybridMultilevel"/>
    <w:tmpl w:val="1E6EA8F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56C936F6"/>
    <w:multiLevelType w:val="hybridMultilevel"/>
    <w:tmpl w:val="72F001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943C7B"/>
    <w:multiLevelType w:val="hybridMultilevel"/>
    <w:tmpl w:val="86C4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8AF5966"/>
    <w:multiLevelType w:val="hybridMultilevel"/>
    <w:tmpl w:val="CEF29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3193"/>
    <w:rsid w:val="0004292F"/>
    <w:rsid w:val="000B2152"/>
    <w:rsid w:val="000C73D2"/>
    <w:rsid w:val="001976B7"/>
    <w:rsid w:val="00220305"/>
    <w:rsid w:val="003D24BA"/>
    <w:rsid w:val="004060BA"/>
    <w:rsid w:val="00560121"/>
    <w:rsid w:val="00606497"/>
    <w:rsid w:val="00640A29"/>
    <w:rsid w:val="006C68C0"/>
    <w:rsid w:val="007E5042"/>
    <w:rsid w:val="00977ED8"/>
    <w:rsid w:val="00A235CC"/>
    <w:rsid w:val="00A51946"/>
    <w:rsid w:val="00AF69B1"/>
    <w:rsid w:val="00B62371"/>
    <w:rsid w:val="00D0710F"/>
    <w:rsid w:val="00D24D7E"/>
    <w:rsid w:val="00D33193"/>
    <w:rsid w:val="00E27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19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3193"/>
    <w:pPr>
      <w:keepNext/>
      <w:suppressAutoHyphens w:val="0"/>
      <w:outlineLvl w:val="0"/>
    </w:pPr>
    <w:rPr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319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D33193"/>
    <w:rPr>
      <w:rFonts w:eastAsia="Times New Roman"/>
    </w:rPr>
  </w:style>
  <w:style w:type="paragraph" w:customStyle="1" w:styleId="10">
    <w:name w:val="Абзац списка1"/>
    <w:basedOn w:val="Normal"/>
    <w:uiPriority w:val="99"/>
    <w:rsid w:val="00D3319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msonormalbullet1gif">
    <w:name w:val="msonormalbullet1.gif"/>
    <w:basedOn w:val="Normal"/>
    <w:uiPriority w:val="99"/>
    <w:rsid w:val="00D3319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bullet2gif">
    <w:name w:val="msonormalbullet2.gif"/>
    <w:basedOn w:val="Normal"/>
    <w:uiPriority w:val="99"/>
    <w:rsid w:val="00D3319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ListParagraph">
    <w:name w:val="List Paragraph"/>
    <w:basedOn w:val="Normal"/>
    <w:uiPriority w:val="99"/>
    <w:qFormat/>
    <w:rsid w:val="00D33193"/>
    <w:pPr>
      <w:suppressAutoHyphens w:val="0"/>
      <w:ind w:left="708"/>
    </w:pPr>
    <w:rPr>
      <w:lang w:eastAsia="ru-RU"/>
    </w:rPr>
  </w:style>
  <w:style w:type="paragraph" w:styleId="Footer">
    <w:name w:val="footer"/>
    <w:basedOn w:val="Normal"/>
    <w:link w:val="FooterChar"/>
    <w:uiPriority w:val="99"/>
    <w:rsid w:val="002203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3ED7"/>
    <w:rPr>
      <w:rFonts w:ascii="Times New Roman" w:eastAsia="Times New Roman" w:hAnsi="Times New Roman"/>
      <w:sz w:val="24"/>
      <w:szCs w:val="24"/>
      <w:lang w:eastAsia="ar-SA"/>
    </w:rPr>
  </w:style>
  <w:style w:type="character" w:styleId="PageNumber">
    <w:name w:val="page number"/>
    <w:basedOn w:val="DefaultParagraphFont"/>
    <w:uiPriority w:val="99"/>
    <w:rsid w:val="0022030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3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roshkol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27</Pages>
  <Words>7613</Words>
  <Characters>-32766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Ильдар</cp:lastModifiedBy>
  <cp:revision>5</cp:revision>
  <cp:lastPrinted>2013-10-20T18:35:00Z</cp:lastPrinted>
  <dcterms:created xsi:type="dcterms:W3CDTF">2013-10-06T15:10:00Z</dcterms:created>
  <dcterms:modified xsi:type="dcterms:W3CDTF">2013-10-20T18:43:00Z</dcterms:modified>
</cp:coreProperties>
</file>